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DB423" w14:textId="77777777" w:rsidR="00503A73" w:rsidRDefault="00503A73" w:rsidP="00503A73">
      <w:pPr>
        <w:jc w:val="both"/>
        <w:rPr>
          <w:rFonts w:ascii="Arial Narrow" w:hAnsi="Arial Narrow" w:cs="Arial"/>
          <w:b/>
          <w:sz w:val="28"/>
          <w:szCs w:val="28"/>
        </w:rPr>
      </w:pPr>
    </w:p>
    <w:p w14:paraId="00E77825" w14:textId="77777777" w:rsidR="00503A73" w:rsidRDefault="00503A73" w:rsidP="00503A73">
      <w:pPr>
        <w:jc w:val="both"/>
        <w:rPr>
          <w:rFonts w:ascii="Arial Narrow" w:hAnsi="Arial Narrow" w:cs="Arial"/>
          <w:b/>
          <w:sz w:val="28"/>
          <w:szCs w:val="28"/>
        </w:rPr>
      </w:pPr>
    </w:p>
    <w:p w14:paraId="4576DCC5" w14:textId="77777777" w:rsidR="00503A73" w:rsidRDefault="00503A73" w:rsidP="00503A73">
      <w:pPr>
        <w:jc w:val="both"/>
        <w:rPr>
          <w:rFonts w:ascii="Arial Narrow" w:hAnsi="Arial Narrow" w:cs="Arial"/>
          <w:b/>
          <w:sz w:val="28"/>
          <w:szCs w:val="28"/>
        </w:rPr>
      </w:pPr>
    </w:p>
    <w:p w14:paraId="34453057" w14:textId="77777777" w:rsidR="00503A73" w:rsidRDefault="00503A73" w:rsidP="00503A73">
      <w:pPr>
        <w:jc w:val="both"/>
        <w:rPr>
          <w:rFonts w:ascii="Arial Narrow" w:hAnsi="Arial Narrow" w:cs="Arial"/>
          <w:b/>
          <w:sz w:val="28"/>
          <w:szCs w:val="28"/>
        </w:rPr>
      </w:pPr>
    </w:p>
    <w:p w14:paraId="27F851F2" w14:textId="77777777" w:rsidR="00064C67" w:rsidRDefault="00064C67" w:rsidP="00503A73">
      <w:pPr>
        <w:jc w:val="both"/>
        <w:rPr>
          <w:rFonts w:ascii="Arial Narrow" w:hAnsi="Arial Narrow" w:cs="Arial"/>
          <w:b/>
          <w:sz w:val="28"/>
          <w:szCs w:val="28"/>
        </w:rPr>
      </w:pPr>
    </w:p>
    <w:p w14:paraId="1A2EB684" w14:textId="08A7C9E0" w:rsidR="00503A73" w:rsidRPr="008357FC" w:rsidRDefault="00503A73" w:rsidP="00503A73">
      <w:pPr>
        <w:jc w:val="both"/>
        <w:rPr>
          <w:rFonts w:ascii="Arial Narrow" w:hAnsi="Arial Narrow" w:cs="Arial"/>
          <w:b/>
          <w:sz w:val="28"/>
          <w:szCs w:val="28"/>
        </w:rPr>
      </w:pPr>
      <w:r w:rsidRPr="008357FC">
        <w:rPr>
          <w:rFonts w:ascii="Arial Narrow" w:hAnsi="Arial Narrow" w:cs="Arial"/>
          <w:b/>
          <w:sz w:val="28"/>
          <w:szCs w:val="28"/>
        </w:rPr>
        <w:t xml:space="preserve">Nadležan sud: </w:t>
      </w:r>
      <w:r w:rsidRPr="008357FC">
        <w:rPr>
          <w:rFonts w:ascii="Arial Narrow" w:hAnsi="Arial Narrow" w:cs="Arial"/>
          <w:b/>
          <w:sz w:val="28"/>
          <w:szCs w:val="28"/>
        </w:rPr>
        <w:tab/>
        <w:t>TRGOVAČKI SUD U DUBROVNIKU</w:t>
      </w:r>
    </w:p>
    <w:p w14:paraId="0D1C9815" w14:textId="77777777" w:rsidR="00503A73" w:rsidRPr="008357FC" w:rsidRDefault="00503A73" w:rsidP="00503A73">
      <w:pPr>
        <w:jc w:val="both"/>
        <w:rPr>
          <w:rFonts w:ascii="Arial Narrow" w:hAnsi="Arial Narrow" w:cs="Arial"/>
          <w:b/>
          <w:sz w:val="28"/>
          <w:szCs w:val="28"/>
        </w:rPr>
      </w:pPr>
      <w:r w:rsidRPr="008357FC">
        <w:rPr>
          <w:rFonts w:ascii="Arial Narrow" w:hAnsi="Arial Narrow" w:cs="Arial"/>
          <w:b/>
          <w:sz w:val="28"/>
          <w:szCs w:val="28"/>
        </w:rPr>
        <w:t xml:space="preserve">Poslovni broj: </w:t>
      </w:r>
      <w:r w:rsidRPr="008357FC">
        <w:rPr>
          <w:rFonts w:ascii="Arial Narrow" w:hAnsi="Arial Narrow" w:cs="Arial"/>
          <w:b/>
          <w:sz w:val="28"/>
          <w:szCs w:val="28"/>
        </w:rPr>
        <w:tab/>
      </w:r>
      <w:r w:rsidRPr="008357FC">
        <w:rPr>
          <w:rFonts w:ascii="Arial Narrow" w:hAnsi="Arial Narrow" w:cs="Arial"/>
          <w:b/>
          <w:sz w:val="28"/>
          <w:szCs w:val="28"/>
          <w:u w:val="single"/>
        </w:rPr>
        <w:t>St- 102/2019</w:t>
      </w:r>
    </w:p>
    <w:p w14:paraId="1D0324F7" w14:textId="77777777" w:rsidR="00503A73" w:rsidRPr="008357FC" w:rsidRDefault="00503A73" w:rsidP="00503A73">
      <w:pPr>
        <w:jc w:val="both"/>
        <w:rPr>
          <w:rFonts w:ascii="Arial Narrow" w:hAnsi="Arial Narrow" w:cs="Arial"/>
          <w:b/>
          <w:sz w:val="28"/>
          <w:szCs w:val="28"/>
        </w:rPr>
      </w:pPr>
      <w:r w:rsidRPr="008357FC">
        <w:rPr>
          <w:rFonts w:ascii="Arial Narrow" w:hAnsi="Arial Narrow" w:cs="Arial"/>
          <w:b/>
          <w:sz w:val="28"/>
          <w:szCs w:val="28"/>
        </w:rPr>
        <w:t xml:space="preserve">Dužnik: </w:t>
      </w:r>
      <w:r w:rsidRPr="008357FC">
        <w:rPr>
          <w:rFonts w:ascii="Arial Narrow" w:hAnsi="Arial Narrow" w:cs="Arial"/>
          <w:b/>
          <w:sz w:val="28"/>
          <w:szCs w:val="28"/>
        </w:rPr>
        <w:tab/>
      </w:r>
      <w:r w:rsidRPr="008357FC">
        <w:rPr>
          <w:rFonts w:ascii="Arial Narrow" w:hAnsi="Arial Narrow" w:cs="Arial"/>
          <w:b/>
          <w:sz w:val="28"/>
          <w:szCs w:val="28"/>
        </w:rPr>
        <w:tab/>
      </w:r>
      <w:r w:rsidRPr="008357FC">
        <w:rPr>
          <w:rFonts w:ascii="Arial Narrow" w:hAnsi="Arial Narrow" w:cs="Arial"/>
          <w:b/>
          <w:sz w:val="28"/>
          <w:szCs w:val="28"/>
          <w:u w:val="single"/>
        </w:rPr>
        <w:t>ARCA MERCATUS d.o.o. u stečaju</w:t>
      </w:r>
      <w:r w:rsidRPr="008357FC">
        <w:rPr>
          <w:rFonts w:ascii="Arial Narrow" w:hAnsi="Arial Narrow" w:cs="Arial"/>
          <w:b/>
          <w:sz w:val="28"/>
          <w:szCs w:val="28"/>
        </w:rPr>
        <w:t xml:space="preserve"> </w:t>
      </w:r>
    </w:p>
    <w:p w14:paraId="1CADC836" w14:textId="77777777" w:rsidR="00503A73" w:rsidRPr="008357FC" w:rsidRDefault="00503A73" w:rsidP="00503A73">
      <w:pPr>
        <w:ind w:left="1416" w:firstLine="708"/>
        <w:jc w:val="both"/>
        <w:rPr>
          <w:rFonts w:ascii="Arial Narrow" w:hAnsi="Arial Narrow" w:cs="Arial"/>
          <w:b/>
          <w:sz w:val="28"/>
          <w:szCs w:val="28"/>
        </w:rPr>
      </w:pPr>
      <w:r w:rsidRPr="008357FC">
        <w:rPr>
          <w:rFonts w:ascii="Arial Narrow" w:hAnsi="Arial Narrow" w:cs="Arial"/>
          <w:b/>
          <w:sz w:val="28"/>
          <w:szCs w:val="28"/>
        </w:rPr>
        <w:t>Varaždinska 53, Split, OIB: 21842109097</w:t>
      </w:r>
    </w:p>
    <w:p w14:paraId="51E68719" w14:textId="77777777" w:rsidR="00503A73" w:rsidRDefault="00503A73" w:rsidP="00503A73">
      <w:pPr>
        <w:rPr>
          <w:rFonts w:ascii="Arial Narrow" w:hAnsi="Arial Narrow" w:cs="Arial"/>
          <w:b/>
          <w:iCs/>
          <w:sz w:val="28"/>
          <w:szCs w:val="28"/>
        </w:rPr>
      </w:pPr>
    </w:p>
    <w:p w14:paraId="13D9AEDD" w14:textId="7C6C73E6" w:rsidR="00503A73" w:rsidRDefault="00503A73" w:rsidP="00503A73">
      <w:pPr>
        <w:rPr>
          <w:rFonts w:ascii="Arial Narrow" w:hAnsi="Arial Narrow" w:cs="Arial"/>
          <w:b/>
          <w:iCs/>
          <w:sz w:val="28"/>
          <w:szCs w:val="28"/>
        </w:rPr>
      </w:pPr>
    </w:p>
    <w:p w14:paraId="67A7273A" w14:textId="77777777" w:rsidR="00064C67" w:rsidRPr="008357FC" w:rsidRDefault="00064C67" w:rsidP="00503A73">
      <w:pPr>
        <w:rPr>
          <w:rFonts w:ascii="Arial Narrow" w:hAnsi="Arial Narrow" w:cs="Arial"/>
          <w:b/>
          <w:iCs/>
          <w:sz w:val="28"/>
          <w:szCs w:val="28"/>
        </w:rPr>
      </w:pPr>
    </w:p>
    <w:p w14:paraId="21161387" w14:textId="77777777" w:rsidR="00503A73" w:rsidRDefault="00503A73" w:rsidP="00503A73">
      <w:pPr>
        <w:jc w:val="center"/>
        <w:rPr>
          <w:rFonts w:ascii="Arial Narrow" w:hAnsi="Arial Narrow" w:cs="Arial"/>
          <w:b/>
        </w:rPr>
      </w:pPr>
    </w:p>
    <w:p w14:paraId="66F7E135" w14:textId="77777777" w:rsidR="00503A73" w:rsidRPr="008357FC" w:rsidRDefault="00503A73" w:rsidP="00503A73">
      <w:pPr>
        <w:jc w:val="center"/>
        <w:rPr>
          <w:rFonts w:ascii="Arial Narrow" w:hAnsi="Arial Narrow" w:cs="Arial"/>
          <w:b/>
          <w:sz w:val="28"/>
          <w:szCs w:val="28"/>
        </w:rPr>
      </w:pPr>
      <w:r w:rsidRPr="008357FC">
        <w:rPr>
          <w:rFonts w:ascii="Arial Narrow" w:hAnsi="Arial Narrow" w:cs="Arial"/>
          <w:b/>
          <w:sz w:val="28"/>
          <w:szCs w:val="28"/>
          <w:u w:val="single"/>
        </w:rPr>
        <w:t>IZVJEŠĆE BROJ 14</w:t>
      </w:r>
      <w:r w:rsidRPr="008357FC">
        <w:rPr>
          <w:rFonts w:ascii="Arial Narrow" w:hAnsi="Arial Narrow" w:cs="Arial"/>
          <w:b/>
          <w:sz w:val="28"/>
          <w:szCs w:val="28"/>
        </w:rPr>
        <w:t xml:space="preserve">. </w:t>
      </w:r>
    </w:p>
    <w:p w14:paraId="4E878CD0" w14:textId="77777777" w:rsidR="00503A73" w:rsidRPr="008357FC" w:rsidRDefault="00503A73" w:rsidP="00503A73">
      <w:pPr>
        <w:jc w:val="center"/>
        <w:rPr>
          <w:rFonts w:ascii="Arial Narrow" w:hAnsi="Arial Narrow" w:cs="Arial"/>
          <w:b/>
          <w:sz w:val="28"/>
          <w:szCs w:val="28"/>
        </w:rPr>
      </w:pPr>
      <w:r w:rsidRPr="008357FC">
        <w:rPr>
          <w:rFonts w:ascii="Arial Narrow" w:hAnsi="Arial Narrow" w:cs="Arial"/>
          <w:b/>
          <w:sz w:val="28"/>
          <w:szCs w:val="28"/>
        </w:rPr>
        <w:t>STEČAJNOG UPRAVITELJA</w:t>
      </w:r>
    </w:p>
    <w:p w14:paraId="4131EA3E" w14:textId="77777777" w:rsidR="00503A73" w:rsidRPr="008357FC" w:rsidRDefault="00503A73" w:rsidP="00503A73">
      <w:pPr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8357FC">
        <w:rPr>
          <w:rFonts w:ascii="Arial Narrow" w:hAnsi="Arial Narrow" w:cs="Arial"/>
          <w:b/>
          <w:sz w:val="28"/>
          <w:szCs w:val="28"/>
          <w:u w:val="single"/>
        </w:rPr>
        <w:t>OBRAČUN TROŠKOVA UNOVČENJA NEKRETNINE U SPLITU – P.P. ETAŽA-14</w:t>
      </w:r>
    </w:p>
    <w:p w14:paraId="32F42ED5" w14:textId="4FA4172F" w:rsidR="00503A73" w:rsidRDefault="00503A73" w:rsidP="00503A73">
      <w:pPr>
        <w:jc w:val="center"/>
        <w:rPr>
          <w:rFonts w:ascii="Arial Narrow" w:hAnsi="Arial Narrow" w:cs="Arial"/>
          <w:b/>
          <w:sz w:val="28"/>
          <w:szCs w:val="28"/>
        </w:rPr>
      </w:pPr>
      <w:r w:rsidRPr="008357FC">
        <w:rPr>
          <w:rFonts w:ascii="Arial Narrow" w:hAnsi="Arial Narrow" w:cs="Arial"/>
          <w:b/>
          <w:sz w:val="28"/>
          <w:szCs w:val="28"/>
        </w:rPr>
        <w:t>temeljem čl. 248. st.1.t.1. i 254.st.3. Stečajnog zakona</w:t>
      </w:r>
    </w:p>
    <w:p w14:paraId="651A39B1" w14:textId="0217DB92" w:rsidR="00503A73" w:rsidRPr="00064C67" w:rsidRDefault="00503A73" w:rsidP="00503A73">
      <w:pPr>
        <w:jc w:val="center"/>
        <w:rPr>
          <w:rFonts w:ascii="Arial Narrow" w:hAnsi="Arial Narrow" w:cs="Arial"/>
          <w:b/>
          <w:color w:val="FF0000"/>
          <w:sz w:val="28"/>
          <w:szCs w:val="28"/>
        </w:rPr>
      </w:pPr>
      <w:r w:rsidRPr="00064C67">
        <w:rPr>
          <w:rFonts w:ascii="Arial Narrow" w:hAnsi="Arial Narrow" w:cs="Arial"/>
          <w:b/>
          <w:color w:val="FF0000"/>
          <w:sz w:val="28"/>
          <w:szCs w:val="28"/>
        </w:rPr>
        <w:t>(</w:t>
      </w:r>
      <w:r w:rsidRPr="00064C67">
        <w:rPr>
          <w:rFonts w:ascii="Arial Narrow" w:hAnsi="Arial Narrow" w:cs="Arial"/>
          <w:b/>
          <w:color w:val="FF0000"/>
          <w:sz w:val="32"/>
          <w:szCs w:val="32"/>
          <w:u w:val="single"/>
        </w:rPr>
        <w:t>ISPRAVLJENI TEKST IZVJEŠĆA</w:t>
      </w:r>
      <w:r w:rsidRPr="00064C67">
        <w:rPr>
          <w:rFonts w:ascii="Arial Narrow" w:hAnsi="Arial Narrow" w:cs="Arial"/>
          <w:b/>
          <w:color w:val="FF0000"/>
          <w:sz w:val="28"/>
          <w:szCs w:val="28"/>
        </w:rPr>
        <w:t>)</w:t>
      </w:r>
    </w:p>
    <w:p w14:paraId="5CB560D7" w14:textId="77777777" w:rsidR="00503A73" w:rsidRDefault="00503A73" w:rsidP="00503A73">
      <w:pPr>
        <w:jc w:val="center"/>
        <w:rPr>
          <w:rFonts w:ascii="Arial Narrow" w:hAnsi="Arial Narrow" w:cs="Arial"/>
          <w:b/>
        </w:rPr>
      </w:pPr>
    </w:p>
    <w:p w14:paraId="3551128A" w14:textId="77777777" w:rsidR="00503A73" w:rsidRPr="008357FC" w:rsidRDefault="00503A73" w:rsidP="00503A73">
      <w:pPr>
        <w:jc w:val="center"/>
        <w:rPr>
          <w:rFonts w:ascii="Arial Narrow" w:hAnsi="Arial Narrow" w:cs="Arial"/>
          <w:b/>
        </w:rPr>
      </w:pPr>
      <w:r w:rsidRPr="008357FC">
        <w:rPr>
          <w:rFonts w:ascii="Arial Narrow" w:hAnsi="Arial Narrow" w:cs="Arial"/>
          <w:b/>
        </w:rPr>
        <w:t xml:space="preserve"> </w:t>
      </w:r>
    </w:p>
    <w:p w14:paraId="02410A55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 xml:space="preserve">Ovim Izvješćem broj 14., u skladu sa čl.248.st.1. t.1. i čl.254.st.3. Stečajnog zakona (NN.71/15,104/17; nadalje: SZ), podnosi se obračun troškova unovčenja nekretnine – poslovnog prostora u Splitu, Varaždinska 53. kao predmeta </w:t>
      </w:r>
      <w:proofErr w:type="spellStart"/>
      <w:r w:rsidRPr="008357FC">
        <w:rPr>
          <w:rFonts w:ascii="Arial Narrow" w:hAnsi="Arial Narrow" w:cs="Arial"/>
        </w:rPr>
        <w:t>razlučnog</w:t>
      </w:r>
      <w:proofErr w:type="spellEnd"/>
      <w:r w:rsidRPr="008357FC">
        <w:rPr>
          <w:rFonts w:ascii="Arial Narrow" w:hAnsi="Arial Narrow" w:cs="Arial"/>
        </w:rPr>
        <w:t xml:space="preserve"> prava, a koji poslovni prostor je upisan u zemljišnoj knjizi Općinskog suda u Splitu za k.o. Split u </w:t>
      </w:r>
      <w:proofErr w:type="spellStart"/>
      <w:r w:rsidRPr="008357FC">
        <w:rPr>
          <w:rFonts w:ascii="Arial Narrow" w:hAnsi="Arial Narrow" w:cs="Arial"/>
        </w:rPr>
        <w:t>zk.uložak</w:t>
      </w:r>
      <w:proofErr w:type="spellEnd"/>
      <w:r w:rsidRPr="008357FC">
        <w:rPr>
          <w:rFonts w:ascii="Arial Narrow" w:hAnsi="Arial Narrow" w:cs="Arial"/>
        </w:rPr>
        <w:t xml:space="preserve"> 15470 na čkbr.6043/2 kao posebni dio zgrade </w:t>
      </w:r>
      <w:r w:rsidRPr="008357FC">
        <w:rPr>
          <w:rFonts w:ascii="Arial Narrow" w:hAnsi="Arial Narrow" w:cs="Arial"/>
          <w:u w:val="single"/>
        </w:rPr>
        <w:t>Etažno vlasništvo (Etaža 14)</w:t>
      </w:r>
      <w:r w:rsidRPr="008357FC">
        <w:rPr>
          <w:rFonts w:ascii="Arial Narrow" w:hAnsi="Arial Narrow" w:cs="Arial"/>
        </w:rPr>
        <w:t>, u naravi dvoetažni poslovni prostor i to prodajni prostor u prizemlju ukupne neto površine 58,17 m² te kancelarijski prostor na polukatu ukupne neto površine 56,95 m² ili sveukupne neto površine 115,12 m².</w:t>
      </w:r>
    </w:p>
    <w:p w14:paraId="14361C53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</w:p>
    <w:p w14:paraId="7AE94D87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 xml:space="preserve">Predmetna nekretnina prodana je na drugoj e-dražbi za kupoprodajnu cijenu od 1.295.000,00 kn kupcu Auto klub ''SPLIT'' (skraćeno AK ''SPLIT''), Split, </w:t>
      </w:r>
      <w:proofErr w:type="spellStart"/>
      <w:r w:rsidRPr="008357FC">
        <w:rPr>
          <w:rFonts w:ascii="Arial Narrow" w:hAnsi="Arial Narrow" w:cs="Arial"/>
        </w:rPr>
        <w:t>Šegedinova</w:t>
      </w:r>
      <w:proofErr w:type="spellEnd"/>
      <w:r w:rsidRPr="008357FC">
        <w:rPr>
          <w:rFonts w:ascii="Arial Narrow" w:hAnsi="Arial Narrow" w:cs="Arial"/>
        </w:rPr>
        <w:t xml:space="preserve"> 2. kao dražbovatelju koji je ponudio najviši iznos </w:t>
      </w:r>
      <w:proofErr w:type="spellStart"/>
      <w:r w:rsidRPr="008357FC">
        <w:rPr>
          <w:rFonts w:ascii="Arial Narrow" w:hAnsi="Arial Narrow" w:cs="Arial"/>
        </w:rPr>
        <w:t>kupovnine</w:t>
      </w:r>
      <w:proofErr w:type="spellEnd"/>
      <w:r w:rsidRPr="008357FC">
        <w:rPr>
          <w:rFonts w:ascii="Arial Narrow" w:hAnsi="Arial Narrow" w:cs="Arial"/>
        </w:rPr>
        <w:t xml:space="preserve"> te je istom dosuđena nekretnina rješenjem stečajnog suda broj St-102/2019-125 od 20.07.2022. Predmetno rješenje o dosudi postalo je pravomoćno dana 02.08.2022. te je kupac pravodobno, unutar utvrđenog roka za plaćanje </w:t>
      </w:r>
      <w:proofErr w:type="spellStart"/>
      <w:r w:rsidRPr="008357FC">
        <w:rPr>
          <w:rFonts w:ascii="Arial Narrow" w:hAnsi="Arial Narrow" w:cs="Arial"/>
        </w:rPr>
        <w:t>kupovnine</w:t>
      </w:r>
      <w:proofErr w:type="spellEnd"/>
      <w:r w:rsidRPr="008357FC">
        <w:rPr>
          <w:rFonts w:ascii="Arial Narrow" w:hAnsi="Arial Narrow" w:cs="Arial"/>
        </w:rPr>
        <w:t xml:space="preserve">, isplatio u cijelosti </w:t>
      </w:r>
      <w:proofErr w:type="spellStart"/>
      <w:r w:rsidRPr="008357FC">
        <w:rPr>
          <w:rFonts w:ascii="Arial Narrow" w:hAnsi="Arial Narrow" w:cs="Arial"/>
        </w:rPr>
        <w:t>kupovninu</w:t>
      </w:r>
      <w:proofErr w:type="spellEnd"/>
      <w:r w:rsidRPr="008357FC">
        <w:rPr>
          <w:rFonts w:ascii="Arial Narrow" w:hAnsi="Arial Narrow" w:cs="Arial"/>
        </w:rPr>
        <w:t xml:space="preserve"> (isplaćena dana 28.07.2022.).</w:t>
      </w:r>
    </w:p>
    <w:p w14:paraId="63503FC8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>Kupcu je nekretnina predana dana 31.08.2022., u skladu sa Zapisnikom o primopredaji nekretnine sastavljenim na dan predaje.</w:t>
      </w:r>
    </w:p>
    <w:p w14:paraId="18ABD2B8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</w:p>
    <w:p w14:paraId="12BFA860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 xml:space="preserve">Predmetna nekretnina predmet je </w:t>
      </w:r>
      <w:proofErr w:type="spellStart"/>
      <w:r w:rsidRPr="008357FC">
        <w:rPr>
          <w:rFonts w:ascii="Arial Narrow" w:hAnsi="Arial Narrow" w:cs="Arial"/>
        </w:rPr>
        <w:t>razlučnog</w:t>
      </w:r>
      <w:proofErr w:type="spellEnd"/>
      <w:r w:rsidRPr="008357FC">
        <w:rPr>
          <w:rFonts w:ascii="Arial Narrow" w:hAnsi="Arial Narrow" w:cs="Arial"/>
        </w:rPr>
        <w:t xml:space="preserve"> prava upisanog u zemljišnoj knjizi Općinskog suda u Splitu za k.o. Split, u </w:t>
      </w:r>
      <w:proofErr w:type="spellStart"/>
      <w:r w:rsidRPr="008357FC">
        <w:rPr>
          <w:rFonts w:ascii="Arial Narrow" w:hAnsi="Arial Narrow" w:cs="Arial"/>
        </w:rPr>
        <w:t>zk.ul</w:t>
      </w:r>
      <w:proofErr w:type="spellEnd"/>
      <w:r w:rsidRPr="008357FC">
        <w:rPr>
          <w:rFonts w:ascii="Arial Narrow" w:hAnsi="Arial Narrow" w:cs="Arial"/>
        </w:rPr>
        <w:t xml:space="preserve">. 15470 na </w:t>
      </w:r>
      <w:proofErr w:type="spellStart"/>
      <w:r w:rsidRPr="008357FC">
        <w:rPr>
          <w:rFonts w:ascii="Arial Narrow" w:hAnsi="Arial Narrow" w:cs="Arial"/>
        </w:rPr>
        <w:t>čkbr</w:t>
      </w:r>
      <w:proofErr w:type="spellEnd"/>
      <w:r w:rsidRPr="008357FC">
        <w:rPr>
          <w:rFonts w:ascii="Arial Narrow" w:hAnsi="Arial Narrow" w:cs="Arial"/>
        </w:rPr>
        <w:t xml:space="preserve">. 6043/2 za Etaža 14. u Listu C kao: </w:t>
      </w:r>
    </w:p>
    <w:p w14:paraId="5DAB21F2" w14:textId="77777777" w:rsidR="00503A73" w:rsidRPr="008357FC" w:rsidRDefault="00503A73" w:rsidP="00503A73">
      <w:pPr>
        <w:pStyle w:val="Odlomakpopisa"/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>1.</w:t>
      </w:r>
      <w:r>
        <w:rPr>
          <w:rFonts w:ascii="Arial Narrow" w:hAnsi="Arial Narrow" w:cs="Arial"/>
        </w:rPr>
        <w:t xml:space="preserve"> </w:t>
      </w:r>
      <w:r w:rsidRPr="008357FC">
        <w:rPr>
          <w:rFonts w:ascii="Arial Narrow" w:hAnsi="Arial Narrow" w:cs="Arial"/>
        </w:rPr>
        <w:t xml:space="preserve">pod brojem </w:t>
      </w:r>
      <w:r w:rsidRPr="008357FC">
        <w:rPr>
          <w:rFonts w:ascii="Arial Narrow" w:hAnsi="Arial Narrow" w:cs="Arial"/>
          <w:u w:val="single"/>
        </w:rPr>
        <w:t>Z-5709/05</w:t>
      </w:r>
      <w:r w:rsidRPr="008357FC">
        <w:rPr>
          <w:rFonts w:ascii="Arial Narrow" w:hAnsi="Arial Narrow" w:cs="Arial"/>
        </w:rPr>
        <w:t xml:space="preserve"> od 29.04.2005. temeljem Sporazuma radi osiguranja novčane tražbine zasnivanjem založnog prava na nekretnini od 22.04.2005. za iznos glavnice tražbine (kredita) od 250.000,00 </w:t>
      </w:r>
      <w:proofErr w:type="spellStart"/>
      <w:r w:rsidRPr="008357FC">
        <w:rPr>
          <w:rFonts w:ascii="Arial Narrow" w:hAnsi="Arial Narrow" w:cs="Arial"/>
        </w:rPr>
        <w:t>Eur</w:t>
      </w:r>
      <w:proofErr w:type="spellEnd"/>
      <w:r w:rsidRPr="008357FC">
        <w:rPr>
          <w:rFonts w:ascii="Arial Narrow" w:hAnsi="Arial Narrow" w:cs="Arial"/>
        </w:rPr>
        <w:t xml:space="preserve"> u kunskoj protuvrijednosti sa kamatama i drugim </w:t>
      </w:r>
      <w:proofErr w:type="spellStart"/>
      <w:r w:rsidRPr="008357FC">
        <w:rPr>
          <w:rFonts w:ascii="Arial Narrow" w:hAnsi="Arial Narrow" w:cs="Arial"/>
        </w:rPr>
        <w:t>nuzgredicama</w:t>
      </w:r>
      <w:proofErr w:type="spellEnd"/>
      <w:r>
        <w:rPr>
          <w:rFonts w:ascii="Arial Narrow" w:hAnsi="Arial Narrow" w:cs="Arial"/>
        </w:rPr>
        <w:t xml:space="preserve"> i</w:t>
      </w:r>
    </w:p>
    <w:p w14:paraId="09422E2A" w14:textId="77777777" w:rsidR="00503A73" w:rsidRPr="00EA49D8" w:rsidRDefault="00503A73" w:rsidP="00503A73">
      <w:pPr>
        <w:pStyle w:val="Odlomakpopisa"/>
        <w:numPr>
          <w:ilvl w:val="0"/>
          <w:numId w:val="6"/>
        </w:num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>2.</w:t>
      </w:r>
      <w:r>
        <w:rPr>
          <w:rFonts w:ascii="Arial Narrow" w:hAnsi="Arial Narrow" w:cs="Arial"/>
        </w:rPr>
        <w:t xml:space="preserve"> </w:t>
      </w:r>
      <w:r w:rsidRPr="008357FC">
        <w:rPr>
          <w:rFonts w:ascii="Arial Narrow" w:hAnsi="Arial Narrow" w:cs="Arial"/>
        </w:rPr>
        <w:t xml:space="preserve">pod brojem </w:t>
      </w:r>
      <w:r w:rsidRPr="008357FC">
        <w:rPr>
          <w:rFonts w:ascii="Arial Narrow" w:hAnsi="Arial Narrow" w:cs="Arial"/>
          <w:u w:val="single"/>
        </w:rPr>
        <w:t>Z-12883/08</w:t>
      </w:r>
      <w:r w:rsidRPr="008357FC">
        <w:rPr>
          <w:rFonts w:ascii="Arial Narrow" w:hAnsi="Arial Narrow" w:cs="Arial"/>
        </w:rPr>
        <w:t xml:space="preserve"> od 02.10.2208. temeljem Sporazuma radi osiguranja novčane tražbine zasnivanjem založnog prava na nekretnini od 26.09.2008. za iznos glavnice tražbine (kredita) do 6.500.000,00 kn ili kunsku protuvrijednost od 901.815,47 </w:t>
      </w:r>
      <w:proofErr w:type="spellStart"/>
      <w:r w:rsidRPr="008357FC">
        <w:rPr>
          <w:rFonts w:ascii="Arial Narrow" w:hAnsi="Arial Narrow" w:cs="Arial"/>
        </w:rPr>
        <w:t>Eur</w:t>
      </w:r>
      <w:proofErr w:type="spellEnd"/>
      <w:r w:rsidRPr="008357FC">
        <w:rPr>
          <w:rFonts w:ascii="Arial Narrow" w:hAnsi="Arial Narrow" w:cs="Arial"/>
        </w:rPr>
        <w:t xml:space="preserve"> sa pripadajućim kamatama i drugim </w:t>
      </w:r>
      <w:proofErr w:type="spellStart"/>
      <w:r w:rsidRPr="008357FC">
        <w:rPr>
          <w:rFonts w:ascii="Arial Narrow" w:hAnsi="Arial Narrow" w:cs="Arial"/>
        </w:rPr>
        <w:t>nuzgredicama</w:t>
      </w:r>
      <w:proofErr w:type="spellEnd"/>
    </w:p>
    <w:p w14:paraId="4AF1AE4A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lastRenderedPageBreak/>
        <w:t xml:space="preserve">a sve u korist CREDO banka d.d., Split, Zrinsko Frankopanska 58., danas CREDO banka d.d. u stečaju, Split, </w:t>
      </w:r>
      <w:bookmarkStart w:id="0" w:name="_Hlk118227462"/>
      <w:proofErr w:type="spellStart"/>
      <w:r>
        <w:rPr>
          <w:rFonts w:ascii="Arial Narrow" w:hAnsi="Arial Narrow" w:cs="Arial"/>
        </w:rPr>
        <w:t>Bihačka</w:t>
      </w:r>
      <w:proofErr w:type="spellEnd"/>
      <w:r>
        <w:rPr>
          <w:rFonts w:ascii="Arial Narrow" w:hAnsi="Arial Narrow" w:cs="Arial"/>
        </w:rPr>
        <w:t xml:space="preserve"> 2.</w:t>
      </w:r>
      <w:r w:rsidRPr="008357FC">
        <w:rPr>
          <w:rFonts w:ascii="Arial Narrow" w:hAnsi="Arial Narrow" w:cs="Arial"/>
        </w:rPr>
        <w:t>,OIB:94141384086</w:t>
      </w:r>
      <w:bookmarkEnd w:id="0"/>
      <w:r w:rsidRPr="008357FC">
        <w:rPr>
          <w:rFonts w:ascii="Arial Narrow" w:hAnsi="Arial Narrow" w:cs="Arial"/>
        </w:rPr>
        <w:t xml:space="preserve">. Ovom vjerovniku i kao stečajnom vjerovniku drugog višeg isplatnog reda po osnovi danog kredita osiguranog </w:t>
      </w:r>
      <w:proofErr w:type="spellStart"/>
      <w:r w:rsidRPr="008357FC">
        <w:rPr>
          <w:rFonts w:ascii="Arial Narrow" w:hAnsi="Arial Narrow" w:cs="Arial"/>
        </w:rPr>
        <w:t>razlučnim</w:t>
      </w:r>
      <w:proofErr w:type="spellEnd"/>
      <w:r w:rsidRPr="008357FC">
        <w:rPr>
          <w:rFonts w:ascii="Arial Narrow" w:hAnsi="Arial Narrow" w:cs="Arial"/>
        </w:rPr>
        <w:t xml:space="preserve"> pravom priznata je i utvrđena tražbina u ukupnom iznosu od 12.267.468,76 kn.</w:t>
      </w:r>
    </w:p>
    <w:p w14:paraId="34B82D17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 xml:space="preserve">U svrhu donošenja rješenja o namirenju </w:t>
      </w:r>
      <w:proofErr w:type="spellStart"/>
      <w:r w:rsidRPr="008357FC">
        <w:rPr>
          <w:rFonts w:ascii="Arial Narrow" w:hAnsi="Arial Narrow" w:cs="Arial"/>
        </w:rPr>
        <w:t>razlučnog</w:t>
      </w:r>
      <w:proofErr w:type="spellEnd"/>
      <w:r w:rsidRPr="008357FC">
        <w:rPr>
          <w:rFonts w:ascii="Arial Narrow" w:hAnsi="Arial Narrow" w:cs="Arial"/>
        </w:rPr>
        <w:t xml:space="preserve"> vjerovnika stečajni upravitelj ovime daje Obračun troškova unovčenja predmeta </w:t>
      </w:r>
      <w:proofErr w:type="spellStart"/>
      <w:r w:rsidRPr="008357FC">
        <w:rPr>
          <w:rFonts w:ascii="Arial Narrow" w:hAnsi="Arial Narrow" w:cs="Arial"/>
        </w:rPr>
        <w:t>razlučnog</w:t>
      </w:r>
      <w:proofErr w:type="spellEnd"/>
      <w:r w:rsidRPr="008357FC">
        <w:rPr>
          <w:rFonts w:ascii="Arial Narrow" w:hAnsi="Arial Narrow" w:cs="Arial"/>
        </w:rPr>
        <w:t xml:space="preserve"> prava u stvarno nastaloj visini, u skladu sa čl. 254.st.3. SZ obzirom da se prema čl. 248.st.1.t.1. istog zakona iz iznosa ostvarenog prodajom predmeta </w:t>
      </w:r>
      <w:proofErr w:type="spellStart"/>
      <w:r w:rsidRPr="008357FC">
        <w:rPr>
          <w:rFonts w:ascii="Arial Narrow" w:hAnsi="Arial Narrow" w:cs="Arial"/>
        </w:rPr>
        <w:t>razlučnog</w:t>
      </w:r>
      <w:proofErr w:type="spellEnd"/>
      <w:r w:rsidRPr="008357FC">
        <w:rPr>
          <w:rFonts w:ascii="Arial Narrow" w:hAnsi="Arial Narrow" w:cs="Arial"/>
        </w:rPr>
        <w:t xml:space="preserve"> prava prvo namiruju troškovi unovčenja po čl. 254.st.3., a potom tražbina </w:t>
      </w:r>
      <w:proofErr w:type="spellStart"/>
      <w:r w:rsidRPr="008357FC">
        <w:rPr>
          <w:rFonts w:ascii="Arial Narrow" w:hAnsi="Arial Narrow" w:cs="Arial"/>
        </w:rPr>
        <w:t>razlučnog</w:t>
      </w:r>
      <w:proofErr w:type="spellEnd"/>
      <w:r w:rsidRPr="008357FC">
        <w:rPr>
          <w:rFonts w:ascii="Arial Narrow" w:hAnsi="Arial Narrow" w:cs="Arial"/>
        </w:rPr>
        <w:t xml:space="preserve"> vjerovnika.</w:t>
      </w:r>
    </w:p>
    <w:p w14:paraId="18A6ADE4" w14:textId="77777777" w:rsidR="00503A73" w:rsidRPr="008357FC" w:rsidRDefault="00503A73" w:rsidP="00503A73">
      <w:pPr>
        <w:spacing w:before="240"/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>U konkretnom slučaju, obzirom su stvarni troškovi unovčenja znatno viši od paušalnog iznosa od 5% od utroška (5 % od 1.295.000,00 Kn = 64.750,00 kn), troškovi unovčenja utvrđuju se u stvarnoj visini (bez poreza jer je primijenjen prijenos porezne obveze po čl.75.st.3.t.c Zakona o PDV-u budući je kupac u sustavu PDV kao i stečajni dužnik).</w:t>
      </w:r>
    </w:p>
    <w:p w14:paraId="4D69B1D5" w14:textId="77777777" w:rsidR="00503A73" w:rsidRPr="008357FC" w:rsidRDefault="00503A73" w:rsidP="00503A73">
      <w:pPr>
        <w:spacing w:before="240"/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 xml:space="preserve">Stvarni troškovi unovčenja sastoje se od direktnih troškova unovčenja koje čine obveze stečajne mase koje direktno terete unovčenu nekretninu i indirektnih troškova unovčenja koje čine obveze stečajne mase koje terete unovčenu nekretninu indirektno tj. razmjerno učešću ili participaciji unovčene nekretnine u ukupnoj </w:t>
      </w:r>
      <w:r>
        <w:rPr>
          <w:rFonts w:ascii="Arial Narrow" w:hAnsi="Arial Narrow" w:cs="Arial"/>
        </w:rPr>
        <w:t xml:space="preserve">unovčenoj </w:t>
      </w:r>
      <w:r w:rsidRPr="008357FC">
        <w:rPr>
          <w:rFonts w:ascii="Arial Narrow" w:hAnsi="Arial Narrow" w:cs="Arial"/>
        </w:rPr>
        <w:t>stečajnoj masi, a obračunavaju se za razdoblje od otvaranja stečajnog postupka (28.11.2017.) do dana obavljene primopredaje nekretnine kupcu (31.08.2022.).</w:t>
      </w:r>
    </w:p>
    <w:p w14:paraId="6AD82672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</w:p>
    <w:p w14:paraId="0147DD1A" w14:textId="77777777" w:rsidR="00503A73" w:rsidRPr="009B1B05" w:rsidRDefault="00503A73" w:rsidP="00503A73">
      <w:pPr>
        <w:jc w:val="both"/>
        <w:rPr>
          <w:rFonts w:ascii="Arial Narrow" w:hAnsi="Arial Narrow" w:cs="Arial"/>
          <w:b/>
          <w:bCs/>
        </w:rPr>
      </w:pPr>
      <w:r w:rsidRPr="009B1B05">
        <w:rPr>
          <w:rFonts w:ascii="Arial Narrow" w:hAnsi="Arial Narrow" w:cs="Arial"/>
          <w:b/>
          <w:bCs/>
        </w:rPr>
        <w:t>a/</w:t>
      </w:r>
      <w:r w:rsidRPr="009B1B05">
        <w:rPr>
          <w:rFonts w:ascii="Arial Narrow" w:hAnsi="Arial Narrow" w:cs="Arial"/>
          <w:b/>
          <w:bCs/>
        </w:rPr>
        <w:tab/>
        <w:t>DIREKTNI TROŠKOVI UNOVČENJA</w:t>
      </w:r>
    </w:p>
    <w:p w14:paraId="3CF9E152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</w:p>
    <w:p w14:paraId="5945ED71" w14:textId="5E00CCAC" w:rsidR="00503A73" w:rsidRPr="008357FC" w:rsidRDefault="00503A73" w:rsidP="00503A73">
      <w:pPr>
        <w:jc w:val="both"/>
        <w:rPr>
          <w:rFonts w:ascii="Arial Narrow" w:hAnsi="Arial Narrow" w:cs="Arial"/>
        </w:rPr>
      </w:pPr>
      <w:r w:rsidRPr="008357FC">
        <w:rPr>
          <w:rFonts w:ascii="Arial Narrow" w:hAnsi="Arial Narrow" w:cs="Arial"/>
        </w:rPr>
        <w:t xml:space="preserve">Direktni troškovi unovčenja nastali u razdoblju od 28.11.2017. do 31.08.2022. iznose ukupno </w:t>
      </w:r>
      <w:r w:rsidRPr="00503A73">
        <w:rPr>
          <w:rFonts w:ascii="Arial Narrow" w:hAnsi="Arial Narrow" w:cs="Arial"/>
          <w:b/>
          <w:bCs/>
        </w:rPr>
        <w:t>114.775,61</w:t>
      </w:r>
      <w:r>
        <w:rPr>
          <w:rFonts w:ascii="Arial Narrow" w:hAnsi="Arial Narrow" w:cs="Arial"/>
          <w:b/>
          <w:bCs/>
        </w:rPr>
        <w:t xml:space="preserve"> kn</w:t>
      </w:r>
      <w:r w:rsidRPr="008357FC">
        <w:rPr>
          <w:rFonts w:ascii="Arial Narrow" w:hAnsi="Arial Narrow" w:cs="Arial"/>
        </w:rPr>
        <w:t>, a sve kako je to prikazano u Tabeli 1.</w:t>
      </w:r>
    </w:p>
    <w:p w14:paraId="6AB2E782" w14:textId="77777777" w:rsidR="00503A73" w:rsidRPr="008357FC" w:rsidRDefault="00503A73" w:rsidP="00503A73">
      <w:pPr>
        <w:jc w:val="both"/>
        <w:rPr>
          <w:rFonts w:ascii="Arial Narrow" w:hAnsi="Arial Narrow" w:cs="Arial"/>
        </w:rPr>
      </w:pPr>
    </w:p>
    <w:p w14:paraId="6C684FCC" w14:textId="77777777" w:rsidR="00503A73" w:rsidRPr="008357FC" w:rsidRDefault="00503A73" w:rsidP="00503A73">
      <w:pPr>
        <w:spacing w:line="288" w:lineRule="auto"/>
        <w:jc w:val="both"/>
        <w:rPr>
          <w:rFonts w:ascii="Arial Narrow" w:hAnsi="Arial Narrow" w:cs="Tahoma"/>
        </w:rPr>
      </w:pPr>
      <w:r w:rsidRPr="008357FC">
        <w:rPr>
          <w:rFonts w:ascii="Arial Narrow" w:hAnsi="Arial Narrow" w:cs="Tahoma"/>
        </w:rPr>
        <w:t>Tabela 1.  Direktni troškovi unovčenja</w:t>
      </w:r>
    </w:p>
    <w:p w14:paraId="78CA42B0" w14:textId="77777777" w:rsidR="00503A73" w:rsidRPr="008357FC" w:rsidRDefault="00503A73" w:rsidP="00503A73">
      <w:pPr>
        <w:spacing w:line="288" w:lineRule="auto"/>
        <w:jc w:val="both"/>
        <w:rPr>
          <w:rFonts w:ascii="Arial Narrow" w:hAnsi="Arial Narrow" w:cs="Tahoma"/>
        </w:rPr>
      </w:pPr>
    </w:p>
    <w:tbl>
      <w:tblPr>
        <w:tblW w:w="8222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387"/>
        <w:gridCol w:w="2835"/>
      </w:tblGrid>
      <w:tr w:rsidR="00503A73" w:rsidRPr="008357FC" w14:paraId="25CAFEF1" w14:textId="77777777" w:rsidTr="00B73D43">
        <w:trPr>
          <w:jc w:val="center"/>
        </w:trPr>
        <w:tc>
          <w:tcPr>
            <w:tcW w:w="5387" w:type="dxa"/>
            <w:shd w:val="clear" w:color="auto" w:fill="D9D9D9" w:themeFill="background1" w:themeFillShade="D9"/>
          </w:tcPr>
          <w:p w14:paraId="026D4444" w14:textId="77777777" w:rsidR="00503A73" w:rsidRPr="008357FC" w:rsidRDefault="00503A73" w:rsidP="00B73D43">
            <w:pPr>
              <w:spacing w:line="288" w:lineRule="auto"/>
              <w:jc w:val="center"/>
              <w:rPr>
                <w:rFonts w:ascii="Arial Narrow" w:hAnsi="Arial Narrow" w:cs="Tahoma"/>
                <w:b/>
                <w:bCs/>
              </w:rPr>
            </w:pPr>
            <w:r w:rsidRPr="008357FC">
              <w:rPr>
                <w:rFonts w:ascii="Arial Narrow" w:hAnsi="Arial Narrow" w:cs="Tahoma"/>
                <w:b/>
                <w:bCs/>
              </w:rPr>
              <w:t>Troškovi koji direktno terete unovčenu nekretninu</w:t>
            </w:r>
            <w:r>
              <w:rPr>
                <w:rFonts w:ascii="Arial Narrow" w:hAnsi="Arial Narrow" w:cs="Tahoma"/>
                <w:b/>
                <w:bCs/>
              </w:rPr>
              <w:t xml:space="preserve"> E-14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4E08E97" w14:textId="77777777" w:rsidR="00503A73" w:rsidRPr="008357FC" w:rsidRDefault="00503A73" w:rsidP="00B73D43">
            <w:pPr>
              <w:spacing w:line="288" w:lineRule="auto"/>
              <w:jc w:val="center"/>
              <w:rPr>
                <w:rFonts w:ascii="Arial Narrow" w:hAnsi="Arial Narrow" w:cs="Tahoma"/>
                <w:b/>
                <w:bCs/>
              </w:rPr>
            </w:pPr>
            <w:r w:rsidRPr="008357FC">
              <w:rPr>
                <w:rFonts w:ascii="Arial Narrow" w:hAnsi="Arial Narrow" w:cs="Tahoma"/>
                <w:b/>
                <w:bCs/>
              </w:rPr>
              <w:t>Iznos</w:t>
            </w:r>
            <w:r>
              <w:rPr>
                <w:rFonts w:ascii="Arial Narrow" w:hAnsi="Arial Narrow" w:cs="Tahoma"/>
                <w:b/>
                <w:bCs/>
              </w:rPr>
              <w:t xml:space="preserve"> 100%</w:t>
            </w:r>
          </w:p>
        </w:tc>
      </w:tr>
      <w:tr w:rsidR="00503A73" w:rsidRPr="008357FC" w14:paraId="1BBFAA06" w14:textId="77777777" w:rsidTr="00B73D43">
        <w:trPr>
          <w:jc w:val="center"/>
        </w:trPr>
        <w:tc>
          <w:tcPr>
            <w:tcW w:w="5387" w:type="dxa"/>
            <w:shd w:val="clear" w:color="auto" w:fill="auto"/>
          </w:tcPr>
          <w:p w14:paraId="77A323FC" w14:textId="77777777" w:rsidR="00503A73" w:rsidRDefault="00503A73" w:rsidP="00B73D43">
            <w:pPr>
              <w:spacing w:line="288" w:lineRule="auto"/>
              <w:jc w:val="both"/>
              <w:rPr>
                <w:rFonts w:ascii="Arial Narrow" w:hAnsi="Arial Narrow" w:cstheme="minorHAnsi"/>
              </w:rPr>
            </w:pPr>
            <w:r w:rsidRPr="008357FC">
              <w:rPr>
                <w:rFonts w:ascii="Arial Narrow" w:hAnsi="Arial Narrow" w:cstheme="minorHAnsi"/>
              </w:rPr>
              <w:t>1. Procjena nekretnine (dio račun</w:t>
            </w:r>
            <w:r>
              <w:rPr>
                <w:rFonts w:ascii="Arial Narrow" w:hAnsi="Arial Narrow" w:cstheme="minorHAnsi"/>
              </w:rPr>
              <w:t>a</w:t>
            </w:r>
            <w:r w:rsidRPr="008357FC">
              <w:rPr>
                <w:rFonts w:ascii="Arial Narrow" w:hAnsi="Arial Narrow" w:cstheme="minorHAnsi"/>
              </w:rPr>
              <w:t xml:space="preserve"> br.16/1/1 od 2.3.2018.</w:t>
            </w:r>
          </w:p>
          <w:p w14:paraId="48A882D7" w14:textId="77777777" w:rsidR="00503A73" w:rsidRDefault="00503A73" w:rsidP="00B73D43">
            <w:pPr>
              <w:spacing w:line="288" w:lineRule="auto"/>
              <w:jc w:val="both"/>
              <w:rPr>
                <w:rFonts w:ascii="Arial Narrow" w:hAnsi="Arial Narrow" w:cstheme="minorHAnsi"/>
              </w:rPr>
            </w:pPr>
            <w:r w:rsidRPr="008357FC">
              <w:rPr>
                <w:rFonts w:ascii="Arial Narrow" w:hAnsi="Arial Narrow" w:cstheme="minorHAnsi"/>
              </w:rPr>
              <w:t xml:space="preserve"> </w:t>
            </w:r>
            <w:r>
              <w:rPr>
                <w:rFonts w:ascii="Arial Narrow" w:hAnsi="Arial Narrow" w:cstheme="minorHAnsi"/>
              </w:rPr>
              <w:t xml:space="preserve">   </w:t>
            </w:r>
            <w:r w:rsidRPr="008357FC">
              <w:rPr>
                <w:rFonts w:ascii="Arial Narrow" w:hAnsi="Arial Narrow" w:cstheme="minorHAnsi"/>
              </w:rPr>
              <w:t xml:space="preserve">koji se tiče nekretnine </w:t>
            </w:r>
            <w:r>
              <w:rPr>
                <w:rFonts w:ascii="Arial Narrow" w:hAnsi="Arial Narrow" w:cstheme="minorHAnsi"/>
              </w:rPr>
              <w:t>u Splitu, Etaža 14</w:t>
            </w:r>
            <w:r w:rsidRPr="008357FC">
              <w:rPr>
                <w:rFonts w:ascii="Arial Narrow" w:hAnsi="Arial Narrow" w:cstheme="minorHAnsi"/>
              </w:rPr>
              <w:t xml:space="preserve"> </w:t>
            </w:r>
            <w:r>
              <w:rPr>
                <w:rFonts w:ascii="Arial Narrow" w:hAnsi="Arial Narrow" w:cstheme="minorHAnsi"/>
              </w:rPr>
              <w:t>(4.000,00 +</w:t>
            </w:r>
          </w:p>
          <w:p w14:paraId="03B05B89" w14:textId="77777777" w:rsidR="00503A73" w:rsidRPr="008357FC" w:rsidRDefault="00503A73" w:rsidP="00B73D43">
            <w:pPr>
              <w:spacing w:line="288" w:lineRule="auto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    PDV) </w:t>
            </w:r>
            <w:r w:rsidRPr="008357FC">
              <w:rPr>
                <w:rFonts w:ascii="Arial Narrow" w:hAnsi="Arial Narrow" w:cstheme="minorHAnsi"/>
              </w:rPr>
              <w:t>i dio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8357FC">
              <w:rPr>
                <w:rFonts w:ascii="Arial Narrow" w:hAnsi="Arial Narrow" w:cstheme="minorHAnsi"/>
              </w:rPr>
              <w:t>putnog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8357FC">
              <w:rPr>
                <w:rFonts w:ascii="Arial Narrow" w:hAnsi="Arial Narrow" w:cstheme="minorHAnsi"/>
              </w:rPr>
              <w:t>troška</w:t>
            </w:r>
            <w:r>
              <w:rPr>
                <w:rFonts w:ascii="Arial Narrow" w:hAnsi="Arial Narrow" w:cstheme="minorHAnsi"/>
              </w:rPr>
              <w:t xml:space="preserve"> 531,34 + PDV)</w:t>
            </w:r>
          </w:p>
        </w:tc>
        <w:tc>
          <w:tcPr>
            <w:tcW w:w="2835" w:type="dxa"/>
            <w:shd w:val="clear" w:color="auto" w:fill="auto"/>
          </w:tcPr>
          <w:p w14:paraId="1FB439B0" w14:textId="77777777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5.000,00</w:t>
            </w:r>
          </w:p>
          <w:p w14:paraId="6015E123" w14:textId="77777777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664,18</w:t>
            </w:r>
          </w:p>
          <w:p w14:paraId="426AF181" w14:textId="77777777" w:rsidR="00503A73" w:rsidRPr="008357FC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</w:rPr>
            </w:pPr>
          </w:p>
        </w:tc>
      </w:tr>
      <w:tr w:rsidR="00503A73" w:rsidRPr="00EE7B3E" w14:paraId="009B6D92" w14:textId="77777777" w:rsidTr="00B73D43">
        <w:trPr>
          <w:jc w:val="center"/>
        </w:trPr>
        <w:tc>
          <w:tcPr>
            <w:tcW w:w="5387" w:type="dxa"/>
            <w:shd w:val="clear" w:color="auto" w:fill="auto"/>
          </w:tcPr>
          <w:p w14:paraId="7AC4EBF9" w14:textId="77777777" w:rsidR="00503A73" w:rsidRDefault="00503A73" w:rsidP="00B73D43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2. Režijski trošak – trošak el. energije, vode, komunalne</w:t>
            </w:r>
          </w:p>
          <w:p w14:paraId="13553302" w14:textId="542786B5" w:rsidR="00503A73" w:rsidRDefault="00503A73" w:rsidP="00503A73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    naknade i naknade za uređenje voda te zajedničke pričuve</w:t>
            </w:r>
          </w:p>
        </w:tc>
        <w:tc>
          <w:tcPr>
            <w:tcW w:w="2835" w:type="dxa"/>
            <w:shd w:val="clear" w:color="auto" w:fill="auto"/>
          </w:tcPr>
          <w:p w14:paraId="46929643" w14:textId="76D12EE2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6.217,43</w:t>
            </w:r>
          </w:p>
        </w:tc>
      </w:tr>
      <w:tr w:rsidR="00503A73" w:rsidRPr="00EE7B3E" w14:paraId="4723C0C8" w14:textId="77777777" w:rsidTr="00B73D43">
        <w:trPr>
          <w:jc w:val="center"/>
        </w:trPr>
        <w:tc>
          <w:tcPr>
            <w:tcW w:w="5387" w:type="dxa"/>
            <w:shd w:val="clear" w:color="auto" w:fill="auto"/>
          </w:tcPr>
          <w:p w14:paraId="65C73CB9" w14:textId="77777777" w:rsidR="00503A73" w:rsidRDefault="00503A73" w:rsidP="00B73D43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3. Naknada Fine za provedbu e-dražbe</w:t>
            </w:r>
          </w:p>
        </w:tc>
        <w:tc>
          <w:tcPr>
            <w:tcW w:w="2835" w:type="dxa"/>
            <w:shd w:val="clear" w:color="auto" w:fill="auto"/>
          </w:tcPr>
          <w:p w14:paraId="27717860" w14:textId="77777777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1.800,00</w:t>
            </w:r>
          </w:p>
        </w:tc>
      </w:tr>
      <w:tr w:rsidR="00503A73" w:rsidRPr="00EE7B3E" w14:paraId="3199053D" w14:textId="77777777" w:rsidTr="00B73D43">
        <w:trPr>
          <w:jc w:val="center"/>
        </w:trPr>
        <w:tc>
          <w:tcPr>
            <w:tcW w:w="5387" w:type="dxa"/>
            <w:shd w:val="clear" w:color="auto" w:fill="auto"/>
          </w:tcPr>
          <w:p w14:paraId="41A7A48E" w14:textId="77777777" w:rsidR="00503A73" w:rsidRPr="00EE7B3E" w:rsidRDefault="00503A73" w:rsidP="00B73D43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4. Putni trošak stečajnog upravitelja </w:t>
            </w:r>
          </w:p>
        </w:tc>
        <w:tc>
          <w:tcPr>
            <w:tcW w:w="2835" w:type="dxa"/>
            <w:shd w:val="clear" w:color="auto" w:fill="auto"/>
          </w:tcPr>
          <w:p w14:paraId="5760A4A4" w14:textId="77777777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10.444,00</w:t>
            </w:r>
          </w:p>
        </w:tc>
      </w:tr>
      <w:tr w:rsidR="00503A73" w:rsidRPr="00EE7B3E" w14:paraId="2EAAD508" w14:textId="77777777" w:rsidTr="00B73D43">
        <w:trPr>
          <w:jc w:val="center"/>
        </w:trPr>
        <w:tc>
          <w:tcPr>
            <w:tcW w:w="5387" w:type="dxa"/>
            <w:shd w:val="clear" w:color="auto" w:fill="auto"/>
          </w:tcPr>
          <w:p w14:paraId="566AD0F2" w14:textId="77777777" w:rsidR="00503A73" w:rsidRDefault="00503A73" w:rsidP="00B73D43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5. Nagrada stečajnog upravitelja</w:t>
            </w:r>
          </w:p>
        </w:tc>
        <w:tc>
          <w:tcPr>
            <w:tcW w:w="2835" w:type="dxa"/>
            <w:shd w:val="clear" w:color="auto" w:fill="auto"/>
          </w:tcPr>
          <w:p w14:paraId="5ADEC14F" w14:textId="77777777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90.650,00</w:t>
            </w:r>
          </w:p>
        </w:tc>
      </w:tr>
      <w:tr w:rsidR="00503A73" w:rsidRPr="00EE7B3E" w14:paraId="5AA46392" w14:textId="77777777" w:rsidTr="00B73D43">
        <w:trPr>
          <w:jc w:val="center"/>
        </w:trPr>
        <w:tc>
          <w:tcPr>
            <w:tcW w:w="5387" w:type="dxa"/>
            <w:shd w:val="clear" w:color="auto" w:fill="D9D9D9" w:themeFill="background1" w:themeFillShade="D9"/>
          </w:tcPr>
          <w:p w14:paraId="6ABB6BDF" w14:textId="77777777" w:rsidR="00503A73" w:rsidRPr="00EE7B3E" w:rsidRDefault="00503A73" w:rsidP="00B73D43">
            <w:pPr>
              <w:spacing w:line="288" w:lineRule="auto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EE7B3E">
              <w:rPr>
                <w:rFonts w:ascii="Arial Narrow" w:hAnsi="Arial Narrow" w:cs="Tahoma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3262D4B" w14:textId="565812E9" w:rsidR="00503A73" w:rsidRPr="00EE7B3E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>114.775,61</w:t>
            </w:r>
          </w:p>
        </w:tc>
      </w:tr>
    </w:tbl>
    <w:p w14:paraId="6F8CC342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062BB869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Kao što je prikazano u Tabeli 1. direktni troškovi unovčenja su troškovi koji izravno u 100% iznosu terete unovčenu nekretninu, i to:</w:t>
      </w:r>
    </w:p>
    <w:p w14:paraId="564E4A51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1485EBC8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1.1./ T</w:t>
      </w:r>
      <w:r w:rsidRPr="001304DC">
        <w:rPr>
          <w:rFonts w:ascii="Arial Narrow" w:hAnsi="Arial Narrow" w:cs="Arial"/>
          <w:u w:val="single"/>
        </w:rPr>
        <w:t xml:space="preserve">rošak </w:t>
      </w:r>
      <w:r>
        <w:rPr>
          <w:rFonts w:ascii="Arial Narrow" w:hAnsi="Arial Narrow" w:cs="Arial"/>
          <w:u w:val="single"/>
        </w:rPr>
        <w:t>procjene – vještačenja</w:t>
      </w:r>
      <w:r>
        <w:rPr>
          <w:rFonts w:ascii="Arial Narrow" w:hAnsi="Arial Narrow" w:cs="Arial"/>
        </w:rPr>
        <w:t xml:space="preserve"> tržišne vrijednosti nekretnine – p.p. Etaža 14 u ukupnom iznosu od </w:t>
      </w:r>
      <w:r w:rsidRPr="00E37E9E">
        <w:rPr>
          <w:rFonts w:ascii="Arial Narrow" w:hAnsi="Arial Narrow" w:cs="Arial"/>
          <w:b/>
          <w:bCs/>
        </w:rPr>
        <w:t>5.664,18 kn</w:t>
      </w:r>
      <w:r>
        <w:rPr>
          <w:rFonts w:ascii="Arial Narrow" w:hAnsi="Arial Narrow" w:cs="Arial"/>
        </w:rPr>
        <w:t xml:space="preserve"> (dio računa vještaka Tri projekt d.o.o. br.16/1/1 od 02.03.2018. pod točkom 1. za procjembeni elaborat 13/2018 za p.p. Etaža 14 i Etaža 15 u ukupnom iznosu od 8.000,00 kn, pa Etažu 14 tereti ½ tj. iznos od 4.000,00 kn i dio putnog troška pod točkom 4. u iznosu od 531,34 kn što predstavlja ½  iznosa koji tereti Etažu 14 i Etažu 15 u iznosu od 1.062,67 kn- 1/3 ukupnog trošak od 3.188,00 kn).</w:t>
      </w:r>
    </w:p>
    <w:p w14:paraId="70B30FC6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20712102" w14:textId="536849CB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1.2./ Režijski trošak koji tereti p.p. Etaža 14 (isključene režije podmirene od zakupnika Novo </w:t>
      </w:r>
      <w:proofErr w:type="spellStart"/>
      <w:r>
        <w:rPr>
          <w:rFonts w:ascii="Arial Narrow" w:hAnsi="Arial Narrow" w:cs="Arial"/>
        </w:rPr>
        <w:t>Novente</w:t>
      </w:r>
      <w:proofErr w:type="spellEnd"/>
      <w:r>
        <w:rPr>
          <w:rFonts w:ascii="Arial Narrow" w:hAnsi="Arial Narrow" w:cs="Arial"/>
        </w:rPr>
        <w:t xml:space="preserve"> d.o.o.) u ukupnom iznosu od </w:t>
      </w:r>
      <w:r w:rsidRPr="00503A73">
        <w:rPr>
          <w:rFonts w:ascii="Arial Narrow" w:hAnsi="Arial Narrow" w:cs="Arial"/>
          <w:b/>
          <w:bCs/>
        </w:rPr>
        <w:t>6.217,43</w:t>
      </w:r>
      <w:r w:rsidRPr="00E37E9E">
        <w:rPr>
          <w:rFonts w:ascii="Arial Narrow" w:hAnsi="Arial Narrow" w:cs="Arial"/>
          <w:b/>
          <w:bCs/>
        </w:rPr>
        <w:t xml:space="preserve"> kn</w:t>
      </w:r>
      <w:r>
        <w:rPr>
          <w:rFonts w:ascii="Arial Narrow" w:hAnsi="Arial Narrow" w:cs="Arial"/>
        </w:rPr>
        <w:t xml:space="preserve"> sastoji se od:</w:t>
      </w:r>
    </w:p>
    <w:p w14:paraId="2F0C09CB" w14:textId="74015FBA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 xml:space="preserve">a) </w:t>
      </w:r>
      <w:r w:rsidRPr="00AF0ABC">
        <w:rPr>
          <w:rFonts w:ascii="Arial Narrow" w:hAnsi="Arial Narrow" w:cs="Arial"/>
          <w:u w:val="single"/>
        </w:rPr>
        <w:t xml:space="preserve">trošak </w:t>
      </w:r>
      <w:proofErr w:type="spellStart"/>
      <w:r w:rsidRPr="00AF0ABC">
        <w:rPr>
          <w:rFonts w:ascii="Arial Narrow" w:hAnsi="Arial Narrow" w:cs="Arial"/>
          <w:u w:val="single"/>
        </w:rPr>
        <w:t>el.energije</w:t>
      </w:r>
      <w:proofErr w:type="spellEnd"/>
      <w:r>
        <w:rPr>
          <w:rFonts w:ascii="Arial Narrow" w:hAnsi="Arial Narrow" w:cs="Arial"/>
        </w:rPr>
        <w:t xml:space="preserve"> u iznosu od </w:t>
      </w:r>
      <w:r w:rsidRPr="00503A73">
        <w:rPr>
          <w:rFonts w:ascii="Arial Narrow" w:hAnsi="Arial Narrow" w:cs="Arial"/>
          <w:u w:val="single"/>
        </w:rPr>
        <w:t>1.</w:t>
      </w:r>
      <w:r>
        <w:rPr>
          <w:rFonts w:ascii="Arial Narrow" w:hAnsi="Arial Narrow" w:cs="Arial"/>
          <w:u w:val="single"/>
        </w:rPr>
        <w:t>782,16</w:t>
      </w:r>
      <w:r>
        <w:rPr>
          <w:rFonts w:ascii="Arial Narrow" w:hAnsi="Arial Narrow" w:cs="Arial"/>
        </w:rPr>
        <w:t xml:space="preserve"> kn. Ovaj iznos je pripadajući dio (1/2) ukupnog iznosa troškova el. energije podmirenog od strane stečajnog dužnika po jednom obračunskom mjestu u Splitu, Varaždinska 53. za oba poslovna prostora Etaža 14 i Etaža 15. u ukupnom iznosu od 3.564,32 kn za razdoblje 15.01.2022. do 31.08.2022.).</w:t>
      </w:r>
    </w:p>
    <w:p w14:paraId="7BE06FD5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b) </w:t>
      </w:r>
      <w:r w:rsidRPr="00AF0ABC">
        <w:rPr>
          <w:rFonts w:ascii="Arial Narrow" w:hAnsi="Arial Narrow" w:cs="Arial"/>
          <w:u w:val="single"/>
        </w:rPr>
        <w:t>trošak za vodu</w:t>
      </w:r>
      <w:r>
        <w:rPr>
          <w:rFonts w:ascii="Arial Narrow" w:hAnsi="Arial Narrow" w:cs="Arial"/>
        </w:rPr>
        <w:t xml:space="preserve"> u iznosu od </w:t>
      </w:r>
      <w:r w:rsidRPr="002F00DB">
        <w:rPr>
          <w:rFonts w:ascii="Arial Narrow" w:hAnsi="Arial Narrow" w:cs="Arial"/>
          <w:u w:val="single"/>
        </w:rPr>
        <w:t>1.459,53</w:t>
      </w:r>
      <w:r>
        <w:rPr>
          <w:rFonts w:ascii="Arial Narrow" w:hAnsi="Arial Narrow" w:cs="Arial"/>
        </w:rPr>
        <w:t xml:space="preserve"> kn. Ovaj iznos je pripadajući dio (1/2) ukupnog troška za vodu podmirenog od strane stečajnog dužnika po jednom obračunskom mjestu za oba poslovna prostora Etaža 14 i Etaža 15 u ukupnom iznosu od 2.919,06 kn (prema Izvodu otvorenih stavaka za dug po potrošnji vode na dan 13.09.2022. u iznosu od 2.301,56 kn i dug za skidanje i postavljenje vodomjera u iznosu od 617,50 kn).</w:t>
      </w:r>
    </w:p>
    <w:p w14:paraId="6C2F3C55" w14:textId="77250D46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c) </w:t>
      </w:r>
      <w:r w:rsidRPr="00AF0ABC">
        <w:rPr>
          <w:rFonts w:ascii="Arial Narrow" w:hAnsi="Arial Narrow" w:cs="Arial"/>
          <w:u w:val="single"/>
        </w:rPr>
        <w:t>trošak komunalne naknade i naknade za uređenje voda</w:t>
      </w:r>
      <w:r>
        <w:rPr>
          <w:rFonts w:ascii="Arial Narrow" w:hAnsi="Arial Narrow" w:cs="Arial"/>
        </w:rPr>
        <w:t xml:space="preserve"> u iznosu od </w:t>
      </w:r>
      <w:r w:rsidRPr="00503A73">
        <w:rPr>
          <w:rFonts w:ascii="Arial Narrow" w:hAnsi="Arial Narrow" w:cs="Arial"/>
          <w:u w:val="single"/>
        </w:rPr>
        <w:t>938,12</w:t>
      </w:r>
      <w:r>
        <w:rPr>
          <w:rFonts w:ascii="Arial Narrow" w:hAnsi="Arial Narrow" w:cs="Arial"/>
        </w:rPr>
        <w:t xml:space="preserve"> kn. Ovaj iznos predstavlja ukupni trošak </w:t>
      </w:r>
      <w:r w:rsidR="00BE1922">
        <w:rPr>
          <w:rFonts w:ascii="Arial Narrow" w:hAnsi="Arial Narrow" w:cs="Arial"/>
        </w:rPr>
        <w:t xml:space="preserve">( u 100% iznosu) </w:t>
      </w:r>
      <w:r>
        <w:rPr>
          <w:rFonts w:ascii="Arial Narrow" w:hAnsi="Arial Narrow" w:cs="Arial"/>
        </w:rPr>
        <w:t>koji je stečajni dužnik za Etažu 14 podmirio (mjesečni iznos od 797,78 kn komunalne naknade i 120,88 kn naknade za uređenje voda prema rješenju Grada Split, Upravni odjel za komunalno gospodarstvo, redarstvo i mjesnu samoupravu od 26.02.2018.) za razdoblje od 01/2022 do 09/2022.</w:t>
      </w:r>
    </w:p>
    <w:p w14:paraId="6B2A6FC1" w14:textId="00444103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d) </w:t>
      </w:r>
      <w:r w:rsidRPr="000C1331">
        <w:rPr>
          <w:rFonts w:ascii="Arial Narrow" w:hAnsi="Arial Narrow" w:cs="Arial"/>
          <w:u w:val="single"/>
        </w:rPr>
        <w:t>trošak zajedničke pričuve</w:t>
      </w:r>
      <w:r>
        <w:rPr>
          <w:rFonts w:ascii="Arial Narrow" w:hAnsi="Arial Narrow" w:cs="Arial"/>
        </w:rPr>
        <w:t xml:space="preserve"> za p.p. E-14 u iznosu od </w:t>
      </w:r>
      <w:r w:rsidRPr="00503A73">
        <w:rPr>
          <w:rFonts w:ascii="Arial Narrow" w:hAnsi="Arial Narrow" w:cs="Arial"/>
          <w:u w:val="single"/>
        </w:rPr>
        <w:t>2.037,62</w:t>
      </w:r>
      <w:r>
        <w:rPr>
          <w:rFonts w:ascii="Arial Narrow" w:hAnsi="Arial Narrow" w:cs="Arial"/>
        </w:rPr>
        <w:t xml:space="preserve"> kn</w:t>
      </w:r>
      <w:r w:rsidR="00BE1922">
        <w:rPr>
          <w:rFonts w:ascii="Arial Narrow" w:hAnsi="Arial Narrow" w:cs="Arial"/>
        </w:rPr>
        <w:t xml:space="preserve">. Ovaj iznos predstavlja ukupni trošak (u 100% iznosu) koji tereti Etažu </w:t>
      </w:r>
      <w:r>
        <w:rPr>
          <w:rFonts w:ascii="Arial Narrow" w:hAnsi="Arial Narrow" w:cs="Arial"/>
        </w:rPr>
        <w:t>14 u mjesečnom iznosu od  221,60 kn</w:t>
      </w:r>
      <w:r w:rsidR="00BE1922">
        <w:rPr>
          <w:rFonts w:ascii="Arial Narrow" w:hAnsi="Arial Narrow" w:cs="Arial"/>
        </w:rPr>
        <w:t xml:space="preserve"> za razdoblje od 0172022 do 09/2022 (iznos od 1.594,42 kn za 01/2022 do 06/2022 + 09/2022 i iznos od 443,20 kn za 07.mj. i 08. mj. 2022</w:t>
      </w:r>
      <w:r>
        <w:rPr>
          <w:rFonts w:ascii="Arial Narrow" w:hAnsi="Arial Narrow" w:cs="Arial"/>
        </w:rPr>
        <w:t xml:space="preserve">). </w:t>
      </w:r>
    </w:p>
    <w:p w14:paraId="560E2816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7824C043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1.3./ </w:t>
      </w:r>
      <w:r w:rsidRPr="00AF0ABC">
        <w:rPr>
          <w:rFonts w:ascii="Arial Narrow" w:hAnsi="Arial Narrow" w:cs="Arial"/>
          <w:u w:val="single"/>
        </w:rPr>
        <w:t>Naknada Fine</w:t>
      </w:r>
      <w:r>
        <w:rPr>
          <w:rFonts w:ascii="Arial Narrow" w:hAnsi="Arial Narrow" w:cs="Arial"/>
        </w:rPr>
        <w:t xml:space="preserve"> za provedbu prodaje e-dražbom nekretnine Etaža 14 u iznosu od </w:t>
      </w:r>
      <w:r w:rsidRPr="00E37E9E">
        <w:rPr>
          <w:rFonts w:ascii="Arial Narrow" w:hAnsi="Arial Narrow" w:cs="Arial"/>
          <w:b/>
          <w:bCs/>
        </w:rPr>
        <w:t>1.800,00 kn</w:t>
      </w:r>
      <w:r>
        <w:rPr>
          <w:rFonts w:ascii="Arial Narrow" w:hAnsi="Arial Narrow" w:cs="Arial"/>
        </w:rPr>
        <w:t xml:space="preserve"> kao dio (1/2) ukupno plaćene naknade od 3.600,00 kn za provedbu prodaje e-dražbom Etaže 14 i Etaže 15 – oba poslovna prostora na adresi Split, Varaždinska 53.).</w:t>
      </w:r>
    </w:p>
    <w:p w14:paraId="34F0B63D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118C0B38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1.4./ </w:t>
      </w:r>
      <w:r>
        <w:rPr>
          <w:rFonts w:ascii="Arial Narrow" w:hAnsi="Arial Narrow" w:cs="Arial"/>
          <w:u w:val="single"/>
        </w:rPr>
        <w:t>P</w:t>
      </w:r>
      <w:r w:rsidRPr="001304DC">
        <w:rPr>
          <w:rFonts w:ascii="Arial Narrow" w:hAnsi="Arial Narrow" w:cs="Arial"/>
          <w:u w:val="single"/>
        </w:rPr>
        <w:t>utni trošak</w:t>
      </w:r>
      <w:r>
        <w:rPr>
          <w:rFonts w:ascii="Arial Narrow" w:hAnsi="Arial Narrow" w:cs="Arial"/>
        </w:rPr>
        <w:t xml:space="preserve"> stečajnog upravitelja nastao sudjelovanjem stečajnog upravitelja na ročištima u ovršnom postupku Ovr-2438/2020 (ranije:Ovr-1508/2013) pred Općinskim sudom u Splitu radi namirenja tražbine ovrhovoditelja </w:t>
      </w:r>
      <w:proofErr w:type="spellStart"/>
      <w:r>
        <w:rPr>
          <w:rFonts w:ascii="Arial Narrow" w:hAnsi="Arial Narrow" w:cs="Arial"/>
        </w:rPr>
        <w:t>Credo</w:t>
      </w:r>
      <w:proofErr w:type="spellEnd"/>
      <w:r>
        <w:rPr>
          <w:rFonts w:ascii="Arial Narrow" w:hAnsi="Arial Narrow" w:cs="Arial"/>
        </w:rPr>
        <w:t xml:space="preserve"> banka d.d. u stečaju c/a Arca </w:t>
      </w:r>
      <w:proofErr w:type="spellStart"/>
      <w:r>
        <w:rPr>
          <w:rFonts w:ascii="Arial Narrow" w:hAnsi="Arial Narrow" w:cs="Arial"/>
        </w:rPr>
        <w:t>Mercatus</w:t>
      </w:r>
      <w:proofErr w:type="spellEnd"/>
      <w:r>
        <w:rPr>
          <w:rFonts w:ascii="Arial Narrow" w:hAnsi="Arial Narrow" w:cs="Arial"/>
        </w:rPr>
        <w:t xml:space="preserve"> d.o.o. u stečaju iz nekretnina (Etaža -14 i Etaža -15), razgled nekretnine prije e-dražbe pred Finom u stečajnom postupku te primopredaja nekretnine Etaža -14 kupcu. Ukupan iznos troškova koji direktno terete nekretninu E-14 iznosi </w:t>
      </w:r>
      <w:r w:rsidRPr="00301314">
        <w:rPr>
          <w:rFonts w:ascii="Arial Narrow" w:hAnsi="Arial Narrow" w:cs="Arial"/>
          <w:b/>
          <w:bCs/>
        </w:rPr>
        <w:t>10.444,00</w:t>
      </w:r>
      <w:r w:rsidRPr="00E37E9E">
        <w:rPr>
          <w:rFonts w:ascii="Arial Narrow" w:hAnsi="Arial Narrow" w:cs="Arial"/>
          <w:b/>
          <w:bCs/>
        </w:rPr>
        <w:t xml:space="preserve"> kn</w:t>
      </w:r>
      <w:r>
        <w:rPr>
          <w:rFonts w:ascii="Arial Narrow" w:hAnsi="Arial Narrow" w:cs="Arial"/>
        </w:rPr>
        <w:t xml:space="preserve">, a </w:t>
      </w:r>
      <w:bookmarkStart w:id="1" w:name="_Hlk102995038"/>
      <w:r>
        <w:rPr>
          <w:rFonts w:ascii="Arial Narrow" w:hAnsi="Arial Narrow" w:cs="Arial"/>
        </w:rPr>
        <w:t xml:space="preserve">temelji se na </w:t>
      </w:r>
      <w:bookmarkStart w:id="2" w:name="_Hlk104390317"/>
      <w:r>
        <w:rPr>
          <w:rFonts w:ascii="Arial Narrow" w:hAnsi="Arial Narrow" w:cs="Arial"/>
        </w:rPr>
        <w:t>putnim nalozima na relaciji Varaždin – Split – Varaždin:</w:t>
      </w:r>
      <w:bookmarkEnd w:id="1"/>
      <w:bookmarkEnd w:id="2"/>
    </w:p>
    <w:p w14:paraId="44971AA4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1. </w:t>
      </w:r>
      <w:r w:rsidRPr="00827AD3">
        <w:rPr>
          <w:rFonts w:ascii="Arial Narrow" w:hAnsi="Arial Narrow" w:cs="Arial"/>
          <w:u w:val="single"/>
        </w:rPr>
        <w:t xml:space="preserve">za dan </w:t>
      </w:r>
      <w:r>
        <w:rPr>
          <w:rFonts w:ascii="Arial Narrow" w:hAnsi="Arial Narrow" w:cs="Arial"/>
          <w:u w:val="single"/>
        </w:rPr>
        <w:t>20.01.2021.</w:t>
      </w:r>
      <w:r>
        <w:rPr>
          <w:rFonts w:ascii="Arial Narrow" w:hAnsi="Arial Narrow" w:cs="Arial"/>
        </w:rPr>
        <w:t xml:space="preserve">: ročište za prodaju nekretnina u ovršnom postupku Ovr-2438/2020  (odgođeno) u iznosu od </w:t>
      </w:r>
      <w:r w:rsidRPr="006C1C98">
        <w:rPr>
          <w:rFonts w:ascii="Arial Narrow" w:hAnsi="Arial Narrow" w:cs="Arial"/>
          <w:u w:val="single"/>
        </w:rPr>
        <w:t>1.343,50 kn</w:t>
      </w:r>
      <w:r>
        <w:rPr>
          <w:rFonts w:ascii="Arial Narrow" w:hAnsi="Arial Narrow" w:cs="Arial"/>
        </w:rPr>
        <w:t xml:space="preserve">. Ovaj iznos predstavlja </w:t>
      </w:r>
      <w:r w:rsidRPr="00A4502D">
        <w:rPr>
          <w:rFonts w:ascii="Arial Narrow" w:hAnsi="Arial Narrow" w:cs="Arial"/>
          <w:i/>
          <w:iCs/>
          <w:u w:val="single"/>
        </w:rPr>
        <w:t>50% putnog troška</w:t>
      </w:r>
      <w:r>
        <w:rPr>
          <w:rFonts w:ascii="Arial Narrow" w:hAnsi="Arial Narrow" w:cs="Arial"/>
        </w:rPr>
        <w:t xml:space="preserve"> (50% od 2.687,00 kn) jer se ročište odnosi i na prodaju nekretnine Etaža-15. Obračun troškova za ovo ročište:</w:t>
      </w:r>
      <w:bookmarkStart w:id="3" w:name="_Hlk104390593"/>
      <w:r>
        <w:rPr>
          <w:rFonts w:ascii="Arial Narrow" w:hAnsi="Arial Narrow" w:cs="Arial"/>
        </w:rPr>
        <w:t xml:space="preserve"> 492 km x 2 = 984 km x 2,00 kn = 1.968,00 kn, cestarina: 519,00 kn i dnevnica: 200,00 kn ili sveukupno iznos od 2.687,00 kn;</w:t>
      </w:r>
    </w:p>
    <w:bookmarkEnd w:id="3"/>
    <w:p w14:paraId="73E5E15D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2. </w:t>
      </w:r>
      <w:r w:rsidRPr="00E37E9E">
        <w:rPr>
          <w:rFonts w:ascii="Arial Narrow" w:hAnsi="Arial Narrow" w:cs="Arial"/>
          <w:u w:val="single"/>
        </w:rPr>
        <w:t>z</w:t>
      </w:r>
      <w:r w:rsidRPr="00827AD3">
        <w:rPr>
          <w:rFonts w:ascii="Arial Narrow" w:hAnsi="Arial Narrow" w:cs="Arial"/>
          <w:u w:val="single"/>
        </w:rPr>
        <w:t xml:space="preserve">a dan </w:t>
      </w:r>
      <w:r>
        <w:rPr>
          <w:rFonts w:ascii="Arial Narrow" w:hAnsi="Arial Narrow" w:cs="Arial"/>
          <w:u w:val="single"/>
        </w:rPr>
        <w:t>09.06.2021</w:t>
      </w:r>
      <w:r>
        <w:rPr>
          <w:rFonts w:ascii="Arial Narrow" w:hAnsi="Arial Narrow" w:cs="Arial"/>
        </w:rPr>
        <w:t xml:space="preserve">: </w:t>
      </w:r>
      <w:bookmarkStart w:id="4" w:name="_Hlk118220044"/>
      <w:r>
        <w:rPr>
          <w:rFonts w:ascii="Arial Narrow" w:hAnsi="Arial Narrow" w:cs="Arial"/>
        </w:rPr>
        <w:t xml:space="preserve">ročište za I. sudsku dražbu za prodaju nekretnina u ovršnom postupku Ovr-2438/2020 u iznosu od </w:t>
      </w:r>
      <w:r w:rsidRPr="006C1C98">
        <w:rPr>
          <w:rFonts w:ascii="Arial Narrow" w:hAnsi="Arial Narrow" w:cs="Arial"/>
          <w:u w:val="single"/>
        </w:rPr>
        <w:t>1.293,00 kn</w:t>
      </w:r>
      <w:r>
        <w:rPr>
          <w:rFonts w:ascii="Arial Narrow" w:hAnsi="Arial Narrow" w:cs="Arial"/>
        </w:rPr>
        <w:t xml:space="preserve">. Ovaj iznos predstavlja </w:t>
      </w:r>
      <w:r w:rsidRPr="00BB6E68">
        <w:rPr>
          <w:rFonts w:ascii="Arial Narrow" w:hAnsi="Arial Narrow" w:cs="Arial"/>
          <w:i/>
          <w:iCs/>
          <w:u w:val="single"/>
        </w:rPr>
        <w:t>50% putnog troška</w:t>
      </w:r>
      <w:r>
        <w:rPr>
          <w:rFonts w:ascii="Arial Narrow" w:hAnsi="Arial Narrow" w:cs="Arial"/>
        </w:rPr>
        <w:t xml:space="preserve"> (50% od 2.586,00 kn) jer se odnosi i na nekretninu Etaža-15. Obračun troškova za ovo ročište: 492 km x 2 = 984 km x 2,00 kn = 1.968,00 kn, cestarina: 418,00 kn i dnevnica: 200,00 kn ili sveukupno iznos od 2.586,00 kn;</w:t>
      </w:r>
      <w:bookmarkEnd w:id="4"/>
    </w:p>
    <w:p w14:paraId="55039A2E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3. </w:t>
      </w:r>
      <w:r w:rsidRPr="00E37E9E">
        <w:rPr>
          <w:rFonts w:ascii="Arial Narrow" w:hAnsi="Arial Narrow" w:cs="Arial"/>
          <w:u w:val="single"/>
        </w:rPr>
        <w:t>za dan 13.07.2021</w:t>
      </w:r>
      <w:r>
        <w:rPr>
          <w:rFonts w:ascii="Arial Narrow" w:hAnsi="Arial Narrow" w:cs="Arial"/>
        </w:rPr>
        <w:t xml:space="preserve">.: ročište za II. sudsku dražbu za prodaju nekretnina u ovršnom postupku Ovr-2438/2020 u iznosu od </w:t>
      </w:r>
      <w:r w:rsidRPr="00E32F50">
        <w:rPr>
          <w:rFonts w:ascii="Arial Narrow" w:hAnsi="Arial Narrow" w:cs="Arial"/>
          <w:u w:val="single"/>
        </w:rPr>
        <w:t>1.293,00 kn</w:t>
      </w:r>
      <w:r>
        <w:rPr>
          <w:rFonts w:ascii="Arial Narrow" w:hAnsi="Arial Narrow" w:cs="Arial"/>
        </w:rPr>
        <w:t xml:space="preserve">. Ovaj iznos predstavlja </w:t>
      </w:r>
      <w:r w:rsidRPr="00BB6E68">
        <w:rPr>
          <w:rFonts w:ascii="Arial Narrow" w:hAnsi="Arial Narrow" w:cs="Arial"/>
          <w:i/>
          <w:iCs/>
          <w:u w:val="single"/>
        </w:rPr>
        <w:t>50% putnog troška</w:t>
      </w:r>
      <w:r>
        <w:rPr>
          <w:rFonts w:ascii="Arial Narrow" w:hAnsi="Arial Narrow" w:cs="Arial"/>
        </w:rPr>
        <w:t xml:space="preserve"> (50% od 2.586,00 kn) jer se odnosi i na nekretninu Etaža-15. Obračun troškova za ovo ročište: </w:t>
      </w:r>
      <w:bookmarkStart w:id="5" w:name="_Hlk118220936"/>
      <w:r>
        <w:rPr>
          <w:rFonts w:ascii="Arial Narrow" w:hAnsi="Arial Narrow" w:cs="Arial"/>
        </w:rPr>
        <w:t>492 km x 2 = 984 km x 2,00 kn = 1.968,00 kn, cestarina: 418,00 kn i dnevnica: 200,00 kn ili sveukupno iznos od 2.586,00 kn;</w:t>
      </w:r>
      <w:bookmarkEnd w:id="5"/>
    </w:p>
    <w:p w14:paraId="063EB80C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4. </w:t>
      </w:r>
      <w:r w:rsidRPr="00A318EF">
        <w:rPr>
          <w:rFonts w:ascii="Arial Narrow" w:hAnsi="Arial Narrow" w:cs="Arial"/>
          <w:u w:val="single"/>
        </w:rPr>
        <w:t>za dan 17.11.2021</w:t>
      </w:r>
      <w:r>
        <w:rPr>
          <w:rFonts w:ascii="Arial Narrow" w:hAnsi="Arial Narrow" w:cs="Arial"/>
        </w:rPr>
        <w:t xml:space="preserve">.: ročište radi utvrđenje vrijednosti nekretnina u stečajnom postupku u iznosu od </w:t>
      </w:r>
      <w:r w:rsidRPr="00E32F50">
        <w:rPr>
          <w:rFonts w:ascii="Arial Narrow" w:hAnsi="Arial Narrow" w:cs="Arial"/>
          <w:u w:val="single"/>
        </w:rPr>
        <w:t>1.293,00 kn</w:t>
      </w:r>
      <w:r>
        <w:rPr>
          <w:rFonts w:ascii="Arial Narrow" w:hAnsi="Arial Narrow" w:cs="Arial"/>
        </w:rPr>
        <w:t xml:space="preserve">. Ovaj iznos predstavlja </w:t>
      </w:r>
      <w:r w:rsidRPr="00BB6E68">
        <w:rPr>
          <w:rFonts w:ascii="Arial Narrow" w:hAnsi="Arial Narrow" w:cs="Arial"/>
          <w:i/>
          <w:iCs/>
          <w:u w:val="single"/>
        </w:rPr>
        <w:t>50%  putnog troška</w:t>
      </w:r>
      <w:r>
        <w:rPr>
          <w:rFonts w:ascii="Arial Narrow" w:hAnsi="Arial Narrow" w:cs="Arial"/>
        </w:rPr>
        <w:t xml:space="preserve"> (50% od 2.586,00 kn jer se odnosi na Etažu-14 i Etažu-15). Obračun troškova za ovo ročište: 492 km x 2 = 984 km x 2,00 kn = 1.968,00 kn, cestarina: 418,00 kn i dnevnica: 200,00 kn ili sveukupno iznos od 2.586,00 kn;</w:t>
      </w:r>
    </w:p>
    <w:p w14:paraId="2F2755F7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5. </w:t>
      </w:r>
      <w:r w:rsidRPr="00E32F50">
        <w:rPr>
          <w:rFonts w:ascii="Arial Narrow" w:hAnsi="Arial Narrow" w:cs="Arial"/>
          <w:u w:val="single"/>
        </w:rPr>
        <w:t>za dan 07.04.2022</w:t>
      </w:r>
      <w:r>
        <w:rPr>
          <w:rFonts w:ascii="Arial Narrow" w:hAnsi="Arial Narrow" w:cs="Arial"/>
        </w:rPr>
        <w:t xml:space="preserve">.: </w:t>
      </w:r>
      <w:bookmarkStart w:id="6" w:name="_Hlk118220997"/>
      <w:r>
        <w:rPr>
          <w:rFonts w:ascii="Arial Narrow" w:hAnsi="Arial Narrow" w:cs="Arial"/>
        </w:rPr>
        <w:t xml:space="preserve">razgled nekretnina sa zainteresiranim osobama za kupnju prije održavanja druge e-dražbe u iznosu od </w:t>
      </w:r>
      <w:r w:rsidRPr="00E32F50">
        <w:rPr>
          <w:rFonts w:ascii="Arial Narrow" w:hAnsi="Arial Narrow" w:cs="Arial"/>
          <w:u w:val="single"/>
        </w:rPr>
        <w:t>1.344,50 kn</w:t>
      </w:r>
      <w:r>
        <w:rPr>
          <w:rFonts w:ascii="Arial Narrow" w:hAnsi="Arial Narrow" w:cs="Arial"/>
        </w:rPr>
        <w:t xml:space="preserve"> (</w:t>
      </w:r>
      <w:r w:rsidRPr="00E32F50">
        <w:rPr>
          <w:rFonts w:ascii="Arial Narrow" w:hAnsi="Arial Narrow" w:cs="Arial"/>
          <w:i/>
          <w:iCs/>
        </w:rPr>
        <w:t>50% putnog troška</w:t>
      </w:r>
      <w:r>
        <w:rPr>
          <w:rFonts w:ascii="Arial Narrow" w:hAnsi="Arial Narrow" w:cs="Arial"/>
        </w:rPr>
        <w:t xml:space="preserve"> od 2.689,00 kn jer se odnosi na Etažu-14 i Etažu-15). Obračun troškova </w:t>
      </w:r>
      <w:r>
        <w:rPr>
          <w:rFonts w:ascii="Arial Narrow" w:hAnsi="Arial Narrow" w:cs="Arial"/>
        </w:rPr>
        <w:lastRenderedPageBreak/>
        <w:t>je:</w:t>
      </w:r>
      <w:r w:rsidRPr="00A318EF">
        <w:rPr>
          <w:rFonts w:ascii="Arial Narrow" w:hAnsi="Arial Narrow" w:cs="Arial"/>
        </w:rPr>
        <w:t xml:space="preserve"> </w:t>
      </w:r>
      <w:bookmarkStart w:id="7" w:name="_Hlk118221026"/>
      <w:r>
        <w:rPr>
          <w:rFonts w:ascii="Arial Narrow" w:hAnsi="Arial Narrow" w:cs="Arial"/>
        </w:rPr>
        <w:t>492 km x 2 = 984 km x 2,00 kn = 1.968,00 kn, cestarina: 521,00 kn i dnevnica: 200,00 kn ili sveukupno iznos od 2.689,00 kn</w:t>
      </w:r>
      <w:bookmarkEnd w:id="7"/>
      <w:r>
        <w:rPr>
          <w:rFonts w:ascii="Arial Narrow" w:hAnsi="Arial Narrow" w:cs="Arial"/>
        </w:rPr>
        <w:t>;</w:t>
      </w:r>
    </w:p>
    <w:bookmarkEnd w:id="6"/>
    <w:p w14:paraId="1319A1A6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6. </w:t>
      </w:r>
      <w:r w:rsidRPr="00E32F50">
        <w:rPr>
          <w:rFonts w:ascii="Arial Narrow" w:hAnsi="Arial Narrow" w:cs="Arial"/>
          <w:u w:val="single"/>
        </w:rPr>
        <w:t>za dan 20.05.2022</w:t>
      </w:r>
      <w:r>
        <w:rPr>
          <w:rFonts w:ascii="Arial Narrow" w:hAnsi="Arial Narrow" w:cs="Arial"/>
        </w:rPr>
        <w:t>.:</w:t>
      </w:r>
      <w:r w:rsidRPr="00A318EF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razgled nekretnina sa zainteresiranim osobama za kupnju prije održavanja druge e-dražbe u iznosu od </w:t>
      </w:r>
      <w:r w:rsidRPr="00BB6E68">
        <w:rPr>
          <w:rFonts w:ascii="Arial Narrow" w:hAnsi="Arial Narrow" w:cs="Arial"/>
          <w:u w:val="single"/>
        </w:rPr>
        <w:t>1.295,00 kn</w:t>
      </w:r>
      <w:r>
        <w:rPr>
          <w:rFonts w:ascii="Arial Narrow" w:hAnsi="Arial Narrow" w:cs="Arial"/>
          <w:u w:val="single"/>
        </w:rPr>
        <w:t>.</w:t>
      </w:r>
      <w:r>
        <w:rPr>
          <w:rFonts w:ascii="Arial Narrow" w:hAnsi="Arial Narrow" w:cs="Arial"/>
        </w:rPr>
        <w:t xml:space="preserve"> Ovaj iznos predstavlja </w:t>
      </w:r>
      <w:r w:rsidRPr="00BB6E68">
        <w:rPr>
          <w:rFonts w:ascii="Arial Narrow" w:hAnsi="Arial Narrow" w:cs="Arial"/>
          <w:i/>
          <w:iCs/>
          <w:u w:val="single"/>
        </w:rPr>
        <w:t>50%  putnog troška</w:t>
      </w:r>
      <w:r>
        <w:rPr>
          <w:rFonts w:ascii="Arial Narrow" w:hAnsi="Arial Narrow" w:cs="Arial"/>
        </w:rPr>
        <w:t xml:space="preserve"> (50% od 2.590,00 kn jer se odnosi na Etažu-14 i Etažu-15). Obračun troškova je:</w:t>
      </w:r>
      <w:r w:rsidRPr="00A318EF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492 km x 2 = 984 km x 2,00 kn = 1.968,00 kn, cestarina: 422,00 kn i dnevnica: 200,00 kn ili sveukupno iznos od2.590,00 kn;</w:t>
      </w:r>
    </w:p>
    <w:p w14:paraId="595B2AA1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7. </w:t>
      </w:r>
      <w:r w:rsidRPr="00827AD3">
        <w:rPr>
          <w:rFonts w:ascii="Arial Narrow" w:hAnsi="Arial Narrow" w:cs="Arial"/>
          <w:u w:val="single"/>
        </w:rPr>
        <w:t xml:space="preserve">za dan </w:t>
      </w:r>
      <w:r>
        <w:rPr>
          <w:rFonts w:ascii="Arial Narrow" w:hAnsi="Arial Narrow" w:cs="Arial"/>
          <w:u w:val="single"/>
        </w:rPr>
        <w:t>31.08.2022</w:t>
      </w:r>
      <w:r>
        <w:rPr>
          <w:rFonts w:ascii="Arial Narrow" w:hAnsi="Arial Narrow" w:cs="Arial"/>
        </w:rPr>
        <w:t xml:space="preserve">.: primopredaja nekretnine Etaža-14 kupcu u iznosu od </w:t>
      </w:r>
      <w:r w:rsidRPr="00BB6E68">
        <w:rPr>
          <w:rFonts w:ascii="Arial Narrow" w:hAnsi="Arial Narrow" w:cs="Arial"/>
          <w:u w:val="single"/>
        </w:rPr>
        <w:t>2.582,00 kn</w:t>
      </w:r>
      <w:r>
        <w:rPr>
          <w:rFonts w:ascii="Arial Narrow" w:hAnsi="Arial Narrow" w:cs="Arial"/>
        </w:rPr>
        <w:t>. (100% iznos).Obračun troška: 492 km x 2 = 984 km x 2,00 kn = 1.968,00 kn, cestarina: 414,00 kn i dnevnica:200,00 kn.</w:t>
      </w:r>
    </w:p>
    <w:p w14:paraId="197F4DB7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 w:rsidRPr="00BB6E68">
        <w:rPr>
          <w:rFonts w:ascii="Arial Narrow" w:hAnsi="Arial Narrow" w:cs="Arial"/>
          <w:i/>
          <w:iCs/>
        </w:rPr>
        <w:t>Putni nalazi sa Ispisom prolazaka putem ENC uređaja nalaz</w:t>
      </w:r>
      <w:r>
        <w:rPr>
          <w:rFonts w:ascii="Arial Narrow" w:hAnsi="Arial Narrow" w:cs="Arial"/>
          <w:i/>
          <w:iCs/>
        </w:rPr>
        <w:t>e</w:t>
      </w:r>
      <w:r w:rsidRPr="00BB6E68">
        <w:rPr>
          <w:rFonts w:ascii="Arial Narrow" w:hAnsi="Arial Narrow" w:cs="Arial"/>
          <w:i/>
          <w:iCs/>
        </w:rPr>
        <w:t xml:space="preserve"> se u prilogu ovog Izvješća</w:t>
      </w:r>
      <w:r>
        <w:rPr>
          <w:rFonts w:ascii="Arial Narrow" w:hAnsi="Arial Narrow" w:cs="Arial"/>
        </w:rPr>
        <w:t>.</w:t>
      </w:r>
    </w:p>
    <w:p w14:paraId="43D5162F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60C0E576" w14:textId="77777777" w:rsidR="00503A73" w:rsidRPr="00C31D2A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1.5./ </w:t>
      </w:r>
      <w:r w:rsidRPr="00095211">
        <w:rPr>
          <w:rFonts w:ascii="Arial Narrow" w:hAnsi="Arial Narrow" w:cs="Arial"/>
          <w:u w:val="single"/>
        </w:rPr>
        <w:t>Nag</w:t>
      </w:r>
      <w:r w:rsidRPr="001304DC">
        <w:rPr>
          <w:rFonts w:ascii="Arial Narrow" w:hAnsi="Arial Narrow" w:cs="Arial"/>
          <w:u w:val="single"/>
        </w:rPr>
        <w:t>rada</w:t>
      </w:r>
      <w:r>
        <w:rPr>
          <w:rFonts w:ascii="Arial Narrow" w:hAnsi="Arial Narrow" w:cs="Arial"/>
        </w:rPr>
        <w:t xml:space="preserve"> stečajnog upravitelja obračunata prema čl.5. i 7. Uredbe </w:t>
      </w:r>
      <w:r w:rsidRPr="00761650">
        <w:rPr>
          <w:rFonts w:ascii="Arial Narrow" w:hAnsi="Arial Narrow" w:cs="Arial"/>
        </w:rPr>
        <w:t>o kriterijima i načinu obračuna i plaćanja nagrade stečajnim upraviteljima (NN</w:t>
      </w:r>
      <w:r>
        <w:rPr>
          <w:rFonts w:ascii="Arial Narrow" w:hAnsi="Arial Narrow" w:cs="Arial"/>
        </w:rPr>
        <w:t>.105</w:t>
      </w:r>
      <w:r w:rsidRPr="00761650">
        <w:rPr>
          <w:rFonts w:ascii="Arial Narrow" w:hAnsi="Arial Narrow" w:cs="Arial"/>
        </w:rPr>
        <w:t>/2015, dalje: Uredba)</w:t>
      </w:r>
      <w:r>
        <w:rPr>
          <w:rFonts w:ascii="Arial Narrow" w:hAnsi="Arial Narrow" w:cs="Arial"/>
        </w:rPr>
        <w:t xml:space="preserve"> u iznosu od </w:t>
      </w:r>
      <w:r w:rsidRPr="00CC630A">
        <w:rPr>
          <w:rFonts w:ascii="Arial Narrow" w:hAnsi="Arial Narrow" w:cs="Arial"/>
          <w:b/>
          <w:bCs/>
          <w:u w:val="single"/>
        </w:rPr>
        <w:t>90.650,00 kn</w:t>
      </w:r>
      <w:r w:rsidRPr="00E37E9E">
        <w:rPr>
          <w:rFonts w:ascii="Arial Narrow" w:hAnsi="Arial Narrow" w:cs="Arial"/>
          <w:b/>
          <w:bCs/>
          <w:u w:val="single"/>
        </w:rPr>
        <w:t xml:space="preserve"> bruto</w:t>
      </w:r>
      <w:r>
        <w:rPr>
          <w:rFonts w:ascii="Arial Narrow" w:hAnsi="Arial Narrow" w:cs="Arial"/>
        </w:rPr>
        <w:t xml:space="preserve"> kao pripadajući dio ukupne nagrade koji tereti predmetnu nekretninu</w:t>
      </w:r>
      <w:r w:rsidRPr="00C31D2A">
        <w:rPr>
          <w:rFonts w:ascii="Arial Narrow" w:hAnsi="Arial Narrow" w:cs="Arial"/>
        </w:rPr>
        <w:t xml:space="preserve">, </w:t>
      </w:r>
      <w:r>
        <w:rPr>
          <w:rFonts w:ascii="Arial Narrow" w:hAnsi="Arial Narrow" w:cs="Arial"/>
        </w:rPr>
        <w:t xml:space="preserve">a prema prikazu </w:t>
      </w:r>
      <w:r w:rsidRPr="00C31D2A">
        <w:rPr>
          <w:rFonts w:ascii="Arial Narrow" w:hAnsi="Arial Narrow" w:cs="Arial"/>
        </w:rPr>
        <w:t>u Tabeli 2.</w:t>
      </w:r>
    </w:p>
    <w:p w14:paraId="632FB848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38BD88E2" w14:textId="77777777" w:rsidR="00503A73" w:rsidRPr="00EA457A" w:rsidRDefault="00503A73" w:rsidP="00503A73">
      <w:pPr>
        <w:spacing w:line="288" w:lineRule="auto"/>
        <w:jc w:val="both"/>
        <w:rPr>
          <w:rFonts w:ascii="Arial Narrow" w:hAnsi="Arial Narrow" w:cs="Tahoma"/>
          <w:sz w:val="22"/>
          <w:szCs w:val="22"/>
          <w:lang w:eastAsia="en-US"/>
        </w:rPr>
      </w:pPr>
      <w:r w:rsidRPr="00EA457A">
        <w:rPr>
          <w:rFonts w:ascii="Arial Narrow" w:hAnsi="Arial Narrow" w:cs="Tahoma"/>
          <w:sz w:val="22"/>
          <w:szCs w:val="22"/>
          <w:lang w:eastAsia="en-US"/>
        </w:rPr>
        <w:t xml:space="preserve">Tabela </w:t>
      </w:r>
      <w:r>
        <w:rPr>
          <w:rFonts w:ascii="Arial Narrow" w:hAnsi="Arial Narrow" w:cs="Tahoma"/>
          <w:sz w:val="22"/>
          <w:szCs w:val="22"/>
          <w:lang w:eastAsia="en-US"/>
        </w:rPr>
        <w:t>2</w:t>
      </w:r>
      <w:r w:rsidRPr="00EA457A">
        <w:rPr>
          <w:rFonts w:ascii="Arial Narrow" w:hAnsi="Arial Narrow" w:cs="Tahoma"/>
          <w:sz w:val="22"/>
          <w:szCs w:val="22"/>
          <w:lang w:eastAsia="en-US"/>
        </w:rPr>
        <w:t>.</w:t>
      </w:r>
      <w:r>
        <w:rPr>
          <w:rFonts w:ascii="Arial Narrow" w:hAnsi="Arial Narrow" w:cs="Tahoma"/>
          <w:sz w:val="22"/>
          <w:szCs w:val="22"/>
          <w:lang w:eastAsia="en-US"/>
        </w:rPr>
        <w:t xml:space="preserve">  Nagrada stečajnog upravitelja</w:t>
      </w:r>
    </w:p>
    <w:tbl>
      <w:tblPr>
        <w:tblW w:w="7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660"/>
        <w:gridCol w:w="1660"/>
        <w:gridCol w:w="1420"/>
        <w:gridCol w:w="820"/>
        <w:gridCol w:w="1619"/>
      </w:tblGrid>
      <w:tr w:rsidR="00503A73" w:rsidRPr="00EA457A" w14:paraId="3FC73919" w14:textId="77777777" w:rsidTr="00B73D43">
        <w:trPr>
          <w:trHeight w:val="330"/>
        </w:trPr>
        <w:tc>
          <w:tcPr>
            <w:tcW w:w="520" w:type="dxa"/>
            <w:shd w:val="clear" w:color="auto" w:fill="D9D9D9" w:themeFill="background1" w:themeFillShade="D9"/>
            <w:noWrap/>
            <w:vAlign w:val="bottom"/>
            <w:hideMark/>
          </w:tcPr>
          <w:p w14:paraId="5A392110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RB</w:t>
            </w:r>
          </w:p>
        </w:tc>
        <w:tc>
          <w:tcPr>
            <w:tcW w:w="1660" w:type="dxa"/>
            <w:shd w:val="clear" w:color="auto" w:fill="D9D9D9" w:themeFill="background1" w:themeFillShade="D9"/>
            <w:noWrap/>
            <w:vAlign w:val="bottom"/>
            <w:hideMark/>
          </w:tcPr>
          <w:p w14:paraId="5CB65048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od</w:t>
            </w:r>
          </w:p>
        </w:tc>
        <w:tc>
          <w:tcPr>
            <w:tcW w:w="1660" w:type="dxa"/>
            <w:shd w:val="clear" w:color="auto" w:fill="D9D9D9" w:themeFill="background1" w:themeFillShade="D9"/>
            <w:noWrap/>
            <w:vAlign w:val="bottom"/>
            <w:hideMark/>
          </w:tcPr>
          <w:p w14:paraId="5932C275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do</w:t>
            </w:r>
          </w:p>
        </w:tc>
        <w:tc>
          <w:tcPr>
            <w:tcW w:w="1420" w:type="dxa"/>
            <w:shd w:val="clear" w:color="auto" w:fill="D9D9D9" w:themeFill="background1" w:themeFillShade="D9"/>
            <w:noWrap/>
            <w:vAlign w:val="bottom"/>
            <w:hideMark/>
          </w:tcPr>
          <w:p w14:paraId="0B5AD65A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razlika</w:t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36DDF7FD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619" w:type="dxa"/>
            <w:shd w:val="clear" w:color="auto" w:fill="D9D9D9" w:themeFill="background1" w:themeFillShade="D9"/>
            <w:noWrap/>
            <w:vAlign w:val="bottom"/>
            <w:hideMark/>
          </w:tcPr>
          <w:p w14:paraId="7C7F6EB6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IZNOS</w:t>
            </w:r>
          </w:p>
        </w:tc>
      </w:tr>
      <w:tr w:rsidR="00503A73" w:rsidRPr="00EA457A" w14:paraId="40436270" w14:textId="77777777" w:rsidTr="00B73D43">
        <w:trPr>
          <w:trHeight w:val="315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58E64D05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625A9F6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DF6007C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217D5EC7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1A9C7F1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16%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14:paraId="4968459D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16.000,00</w:t>
            </w:r>
          </w:p>
        </w:tc>
      </w:tr>
      <w:tr w:rsidR="00503A73" w:rsidRPr="00EA457A" w14:paraId="3C2D29C6" w14:textId="77777777" w:rsidTr="00B73D43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74244AAF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2F522046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100.000,01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CACEB47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0CAF86F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.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000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,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5A974B1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14:paraId="60EE973F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24.000,00</w:t>
            </w:r>
          </w:p>
        </w:tc>
      </w:tr>
      <w:tr w:rsidR="00503A73" w:rsidRPr="00EA457A" w14:paraId="3B2FC5EB" w14:textId="77777777" w:rsidTr="00B73D43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2BA85B43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4C1D401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300.000,01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AEF332F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558B5FA0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.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000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,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EE056E3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10%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14:paraId="5F723388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20.000,00</w:t>
            </w:r>
          </w:p>
        </w:tc>
      </w:tr>
      <w:tr w:rsidR="00503A73" w:rsidRPr="00EA457A" w14:paraId="064CA6CF" w14:textId="77777777" w:rsidTr="00B73D43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32C89639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437D7FB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500.000,01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D6598C3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3DA27636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500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.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C9DDBBF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8%</w:t>
            </w:r>
          </w:p>
        </w:tc>
        <w:tc>
          <w:tcPr>
            <w:tcW w:w="1619" w:type="dxa"/>
            <w:shd w:val="clear" w:color="auto" w:fill="auto"/>
            <w:noWrap/>
            <w:vAlign w:val="bottom"/>
          </w:tcPr>
          <w:p w14:paraId="6F03F7F7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40.000,00</w:t>
            </w:r>
          </w:p>
        </w:tc>
      </w:tr>
      <w:tr w:rsidR="00503A73" w:rsidRPr="00EA457A" w14:paraId="5D04D6ED" w14:textId="77777777" w:rsidTr="00B73D43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14:paraId="45A81237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14:paraId="5BCF989A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1.000.000,01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14:paraId="461E36DE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4.076.043,35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102BC435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3.076.043,35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14:paraId="7A12EBC2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7%</w:t>
            </w:r>
          </w:p>
        </w:tc>
        <w:tc>
          <w:tcPr>
            <w:tcW w:w="1619" w:type="dxa"/>
            <w:shd w:val="clear" w:color="auto" w:fill="auto"/>
            <w:noWrap/>
            <w:vAlign w:val="bottom"/>
          </w:tcPr>
          <w:p w14:paraId="42EB6EC2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215.323,04</w:t>
            </w:r>
          </w:p>
        </w:tc>
      </w:tr>
      <w:tr w:rsidR="00503A73" w:rsidRPr="00EA457A" w14:paraId="0D5F10D1" w14:textId="77777777" w:rsidTr="00B73D43">
        <w:trPr>
          <w:trHeight w:val="330"/>
        </w:trPr>
        <w:tc>
          <w:tcPr>
            <w:tcW w:w="520" w:type="dxa"/>
            <w:shd w:val="clear" w:color="auto" w:fill="D9D9D9" w:themeFill="background1" w:themeFillShade="D9"/>
            <w:noWrap/>
            <w:vAlign w:val="bottom"/>
            <w:hideMark/>
          </w:tcPr>
          <w:p w14:paraId="1DB622C2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shd w:val="clear" w:color="auto" w:fill="D9D9D9" w:themeFill="background1" w:themeFillShade="D9"/>
            <w:noWrap/>
            <w:vAlign w:val="bottom"/>
            <w:hideMark/>
          </w:tcPr>
          <w:p w14:paraId="6F602C17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shd w:val="clear" w:color="auto" w:fill="D9D9D9" w:themeFill="background1" w:themeFillShade="D9"/>
            <w:noWrap/>
            <w:vAlign w:val="bottom"/>
            <w:hideMark/>
          </w:tcPr>
          <w:p w14:paraId="5788505C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w="1420" w:type="dxa"/>
            <w:shd w:val="clear" w:color="auto" w:fill="D9D9D9" w:themeFill="background1" w:themeFillShade="D9"/>
            <w:noWrap/>
            <w:vAlign w:val="bottom"/>
          </w:tcPr>
          <w:p w14:paraId="237FC9BE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4.076.043,35</w:t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786B3C36" w14:textId="77777777" w:rsidR="00503A73" w:rsidRPr="00EA457A" w:rsidRDefault="00503A73" w:rsidP="00B73D4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9" w:type="dxa"/>
            <w:shd w:val="clear" w:color="auto" w:fill="D9D9D9" w:themeFill="background1" w:themeFillShade="D9"/>
            <w:noWrap/>
            <w:vAlign w:val="bottom"/>
            <w:hideMark/>
          </w:tcPr>
          <w:p w14:paraId="44F1DAAE" w14:textId="77777777" w:rsidR="00503A73" w:rsidRPr="00EA457A" w:rsidRDefault="00503A73" w:rsidP="00B73D43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315.323,04</w:t>
            </w:r>
          </w:p>
        </w:tc>
      </w:tr>
    </w:tbl>
    <w:p w14:paraId="1314DFF8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22E0EFDB" w14:textId="77777777" w:rsidR="00503A73" w:rsidRPr="00761650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Obračun nagrade temelji se na ostvarenoj unovčenoj vrijednosti za svu dosada unovčenu stečajnu masu, uključivo i nekretninu u Splitu Etaža – 14 u sveukupnom iznosu od 4.076.043,35 kn (iznos od 243.043,35 kn za unovčene pokretnine – motorno vozilo, viljuškar i zaliha robe, iznos od 168.000,00 kn za naplaćenu zakupninu, iznos od 950.000,00 kn za unovčenu nekretninu na otoku Čiovo, iznos od 1.420.000,00 kn za unovčenu nekretninu Gornji Muć i iznos od 1.295.000,00 kn za nekretninu u Splitu Etaža - 14). Bruto nagrada za sveukupnu unovčenu stečajnu masu prema čl. 7. i 15. Uredbe iznosi 315.323,04 kn, a pripadajući dio nagrade za unovčenu nekretninu u Splitu Etaža – 14 iznosi </w:t>
      </w:r>
      <w:r w:rsidRPr="00B574D3">
        <w:rPr>
          <w:rFonts w:ascii="Arial Narrow" w:hAnsi="Arial Narrow" w:cs="Arial"/>
          <w:u w:val="single"/>
        </w:rPr>
        <w:t>90.650,00 kn</w:t>
      </w:r>
      <w:r>
        <w:rPr>
          <w:rFonts w:ascii="Arial Narrow" w:hAnsi="Arial Narrow" w:cs="Arial"/>
        </w:rPr>
        <w:t xml:space="preserve"> prema obračunu kako slijedi: od 315.323,04 kn odbija se iznos nagrade za unovčene pokretnine od 45.804,34 kn, iznos nagrade za unovčenu nekretninu na otoku Čiovo u iznosu od 54.195,60 kn te iznos nagrade za unovčenu nekretninu Gornji Muć u iznosu od </w:t>
      </w:r>
      <w:r w:rsidRPr="00B574D3">
        <w:rPr>
          <w:rFonts w:ascii="Arial Narrow" w:hAnsi="Arial Narrow" w:cs="Arial"/>
        </w:rPr>
        <w:t>124.673,10 kn</w:t>
      </w:r>
      <w:r>
        <w:rPr>
          <w:rFonts w:ascii="Arial Narrow" w:hAnsi="Arial Narrow" w:cs="Arial"/>
        </w:rPr>
        <w:t xml:space="preserve">, tako da preostaje razlika do 315.323,04 kn u iznosu od 90.650,00 kn što predstavlja nagradu za unovčenu nekretninu u Splitu Etaža -14.    </w:t>
      </w:r>
    </w:p>
    <w:p w14:paraId="2A5E7854" w14:textId="77777777" w:rsidR="00503A73" w:rsidRDefault="00503A73" w:rsidP="00503A73">
      <w:pPr>
        <w:jc w:val="both"/>
        <w:rPr>
          <w:rFonts w:ascii="Arial" w:hAnsi="Arial" w:cs="Arial"/>
        </w:rPr>
      </w:pPr>
    </w:p>
    <w:p w14:paraId="7D60497B" w14:textId="77777777" w:rsidR="00BE1922" w:rsidRDefault="00BE1922" w:rsidP="00503A73">
      <w:pPr>
        <w:jc w:val="both"/>
        <w:rPr>
          <w:rFonts w:ascii="Arial" w:hAnsi="Arial" w:cs="Arial"/>
          <w:b/>
          <w:bCs/>
        </w:rPr>
      </w:pPr>
    </w:p>
    <w:p w14:paraId="33306515" w14:textId="557ED28D" w:rsidR="00503A73" w:rsidRDefault="00503A73" w:rsidP="00503A73">
      <w:pPr>
        <w:jc w:val="both"/>
        <w:rPr>
          <w:rFonts w:ascii="Arial" w:hAnsi="Arial" w:cs="Arial"/>
          <w:b/>
          <w:bCs/>
        </w:rPr>
      </w:pPr>
      <w:r w:rsidRPr="009B1B05">
        <w:rPr>
          <w:rFonts w:ascii="Arial" w:hAnsi="Arial" w:cs="Arial"/>
          <w:b/>
          <w:bCs/>
        </w:rPr>
        <w:t>b/</w:t>
      </w:r>
      <w:r w:rsidRPr="009B1B05">
        <w:rPr>
          <w:rFonts w:ascii="Arial" w:hAnsi="Arial" w:cs="Arial"/>
          <w:b/>
          <w:bCs/>
        </w:rPr>
        <w:tab/>
        <w:t>INDIREKTNI TROŠKOVI UNOVČENJA</w:t>
      </w:r>
    </w:p>
    <w:p w14:paraId="62A2B603" w14:textId="77777777" w:rsidR="00503A73" w:rsidRDefault="00503A73" w:rsidP="00503A73">
      <w:pPr>
        <w:jc w:val="both"/>
        <w:rPr>
          <w:rFonts w:ascii="Arial" w:hAnsi="Arial" w:cs="Arial"/>
          <w:b/>
          <w:bCs/>
        </w:rPr>
      </w:pPr>
    </w:p>
    <w:p w14:paraId="172D73B3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Za obračun indirektnih troškova unovčenja polazi se od obračuna postotka ili participacije u kojem unovčena nekretnina sudjeluje u podmirenju stvarno nastalih troškova stečajnog postupka (obveza stečajne mase) koji ne spadaju u direktne troškove unovčenja.</w:t>
      </w:r>
    </w:p>
    <w:p w14:paraId="45BC4F00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 konkretnom slučaju, obzirom da je u dosadašnjem tijeku stečajnog postupka unovčen pretežiti dio stečajne mase,  </w:t>
      </w:r>
      <w:r w:rsidRPr="002C3EC8">
        <w:rPr>
          <w:rFonts w:ascii="Arial Narrow" w:hAnsi="Arial Narrow" w:cs="Arial"/>
          <w:u w:val="single"/>
        </w:rPr>
        <w:t>obračun postotka ili participacije u kojem unovčen</w:t>
      </w:r>
      <w:r>
        <w:rPr>
          <w:rFonts w:ascii="Arial Narrow" w:hAnsi="Arial Narrow" w:cs="Arial"/>
          <w:u w:val="single"/>
        </w:rPr>
        <w:t>a</w:t>
      </w:r>
      <w:r w:rsidRPr="002C3EC8">
        <w:rPr>
          <w:rFonts w:ascii="Arial Narrow" w:hAnsi="Arial Narrow" w:cs="Arial"/>
          <w:u w:val="single"/>
        </w:rPr>
        <w:t xml:space="preserve"> nekretnin</w:t>
      </w:r>
      <w:r>
        <w:rPr>
          <w:rFonts w:ascii="Arial Narrow" w:hAnsi="Arial Narrow" w:cs="Arial"/>
          <w:u w:val="single"/>
        </w:rPr>
        <w:t>a</w:t>
      </w:r>
      <w:r w:rsidRPr="002C3EC8">
        <w:rPr>
          <w:rFonts w:ascii="Arial Narrow" w:hAnsi="Arial Narrow" w:cs="Arial"/>
          <w:u w:val="single"/>
        </w:rPr>
        <w:t xml:space="preserve"> </w:t>
      </w:r>
      <w:r>
        <w:rPr>
          <w:rFonts w:ascii="Arial Narrow" w:hAnsi="Arial Narrow" w:cs="Arial"/>
          <w:u w:val="single"/>
        </w:rPr>
        <w:t xml:space="preserve">u Splitu Etaža – 14 </w:t>
      </w:r>
      <w:r w:rsidRPr="002C3EC8">
        <w:rPr>
          <w:rFonts w:ascii="Arial Narrow" w:hAnsi="Arial Narrow" w:cs="Arial"/>
          <w:u w:val="single"/>
        </w:rPr>
        <w:t>sudjeluj</w:t>
      </w:r>
      <w:r>
        <w:rPr>
          <w:rFonts w:ascii="Arial Narrow" w:hAnsi="Arial Narrow" w:cs="Arial"/>
          <w:u w:val="single"/>
        </w:rPr>
        <w:t>e</w:t>
      </w:r>
      <w:r w:rsidRPr="002C3EC8">
        <w:rPr>
          <w:rFonts w:ascii="Arial Narrow" w:hAnsi="Arial Narrow" w:cs="Arial"/>
          <w:u w:val="single"/>
        </w:rPr>
        <w:t xml:space="preserve"> u podmirenju </w:t>
      </w:r>
      <w:r>
        <w:rPr>
          <w:rFonts w:ascii="Arial Narrow" w:hAnsi="Arial Narrow" w:cs="Arial"/>
          <w:u w:val="single"/>
        </w:rPr>
        <w:t xml:space="preserve">indirektnih troškova unovčenja obavlja se </w:t>
      </w:r>
      <w:r w:rsidRPr="002C3EC8">
        <w:rPr>
          <w:rFonts w:ascii="Arial Narrow" w:hAnsi="Arial Narrow" w:cs="Arial"/>
          <w:u w:val="single"/>
        </w:rPr>
        <w:t>P</w:t>
      </w:r>
      <w:r>
        <w:rPr>
          <w:rFonts w:ascii="Arial Narrow" w:hAnsi="Arial Narrow" w:cs="Arial"/>
          <w:u w:val="single"/>
        </w:rPr>
        <w:t xml:space="preserve">O KRITERIJU </w:t>
      </w:r>
      <w:r w:rsidRPr="002C3EC8">
        <w:rPr>
          <w:rFonts w:ascii="Arial Narrow" w:hAnsi="Arial Narrow" w:cs="Arial"/>
          <w:u w:val="single"/>
        </w:rPr>
        <w:t>UNOVČEN</w:t>
      </w:r>
      <w:r>
        <w:rPr>
          <w:rFonts w:ascii="Arial Narrow" w:hAnsi="Arial Narrow" w:cs="Arial"/>
          <w:u w:val="single"/>
        </w:rPr>
        <w:t xml:space="preserve">E VRIJEDNOSTI </w:t>
      </w:r>
      <w:r w:rsidRPr="002C3EC8">
        <w:rPr>
          <w:rFonts w:ascii="Arial Narrow" w:hAnsi="Arial Narrow" w:cs="Arial"/>
          <w:u w:val="single"/>
        </w:rPr>
        <w:t>stečajne mase</w:t>
      </w:r>
      <w:r>
        <w:rPr>
          <w:rFonts w:ascii="Arial Narrow" w:hAnsi="Arial Narrow" w:cs="Arial"/>
          <w:u w:val="single"/>
        </w:rPr>
        <w:t xml:space="preserve">, što znači da se unovčena vrijednost predmetne nekretnine u Splitu Etaža-14 (1.295.000,00 kn) stavlja u omjer sa ukupno unovčenom stečajnom masom (4.866.543,35 kn) i dobiva iznos učešća ili participacije od </w:t>
      </w:r>
      <w:r w:rsidRPr="00490CAE">
        <w:rPr>
          <w:rFonts w:ascii="Arial Narrow" w:hAnsi="Arial Narrow" w:cs="Arial"/>
          <w:b/>
          <w:bCs/>
          <w:u w:val="single"/>
        </w:rPr>
        <w:t>26,61</w:t>
      </w:r>
      <w:r w:rsidRPr="00490CAE">
        <w:rPr>
          <w:rFonts w:ascii="Arial Narrow" w:hAnsi="Arial Narrow" w:cs="Arial"/>
          <w:u w:val="single"/>
        </w:rPr>
        <w:t xml:space="preserve"> </w:t>
      </w:r>
      <w:r w:rsidRPr="00490CAE">
        <w:rPr>
          <w:rFonts w:ascii="Arial Narrow" w:hAnsi="Arial Narrow" w:cs="Arial"/>
          <w:b/>
          <w:bCs/>
          <w:u w:val="single"/>
        </w:rPr>
        <w:t>%.</w:t>
      </w:r>
    </w:p>
    <w:p w14:paraId="642F9CF2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11A4E9FA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Iznos ukupno unovčene stečajne mase od 4.866.543,35 kn predstavlja zbroj unovčene stečajne mase i to: unovčenih pokretnina od 243.043,35 kn, naplaćene zakupnine od 168.000,00 kn, unovčene nekretnine na otoku Čiovo od 950.000,00 kn, unovčene nekretnine Gornji Muć od 1.420.000,00 kn, unovčene nekretnine u Splitu E-14 od 1.295.000,00 kn i očekivanog unovčenja nekretnine u Splitu, E-15 u iznosu od 790.500,00 Kn.</w:t>
      </w:r>
    </w:p>
    <w:p w14:paraId="7EB0CB2C" w14:textId="77777777" w:rsidR="00503A73" w:rsidRDefault="00503A73" w:rsidP="00503A73">
      <w:pPr>
        <w:spacing w:line="288" w:lineRule="auto"/>
        <w:jc w:val="both"/>
        <w:rPr>
          <w:rFonts w:ascii="Arial Narrow" w:hAnsi="Arial Narrow" w:cs="Tahoma"/>
        </w:rPr>
      </w:pPr>
      <w:bookmarkStart w:id="8" w:name="_Hlk76641619"/>
    </w:p>
    <w:p w14:paraId="5F6F4F64" w14:textId="77777777" w:rsidR="00503A73" w:rsidRDefault="00503A73" w:rsidP="00503A73">
      <w:pPr>
        <w:spacing w:line="288" w:lineRule="auto"/>
        <w:jc w:val="both"/>
        <w:rPr>
          <w:rFonts w:ascii="Arial Narrow" w:hAnsi="Arial Narrow" w:cs="Tahoma"/>
          <w:bCs/>
        </w:rPr>
      </w:pPr>
      <w:r>
        <w:rPr>
          <w:rFonts w:ascii="Arial Narrow" w:hAnsi="Arial Narrow" w:cs="Tahoma"/>
        </w:rPr>
        <w:t xml:space="preserve">Stvarno nastali </w:t>
      </w:r>
      <w:bookmarkStart w:id="9" w:name="_Hlk30683298"/>
      <w:r w:rsidRPr="00F90E8C">
        <w:rPr>
          <w:rFonts w:ascii="Arial Narrow" w:hAnsi="Arial Narrow" w:cs="Tahoma"/>
        </w:rPr>
        <w:t xml:space="preserve">troškovi </w:t>
      </w:r>
      <w:r>
        <w:rPr>
          <w:rFonts w:ascii="Arial Narrow" w:hAnsi="Arial Narrow" w:cs="Tahoma"/>
        </w:rPr>
        <w:t xml:space="preserve">stečajnog postupka (obveze stečajne mase) </w:t>
      </w:r>
      <w:bookmarkEnd w:id="9"/>
      <w:r>
        <w:rPr>
          <w:rFonts w:ascii="Arial Narrow" w:hAnsi="Arial Narrow" w:cs="Tahoma"/>
        </w:rPr>
        <w:t>u razdoblju od 28.11.2017. (otvaranje stečajnog postupka) do 31.08.2022. (primopredaja nekretnine u Splitu Etaža-14), u čijem namirenju sudjeluje unovčena nekretnina u Splitu, Etaža-14 u visini 26,61 %, specificirani su u niže prikazanoj Tabeli 3. u 100% iznosu.</w:t>
      </w:r>
    </w:p>
    <w:p w14:paraId="4C45ABA2" w14:textId="77777777" w:rsidR="00503A73" w:rsidRDefault="00503A73" w:rsidP="00503A73">
      <w:pPr>
        <w:spacing w:line="288" w:lineRule="auto"/>
        <w:jc w:val="both"/>
        <w:rPr>
          <w:rFonts w:ascii="Arial Narrow" w:hAnsi="Arial Narrow" w:cs="Tahoma"/>
          <w:bCs/>
        </w:rPr>
      </w:pPr>
    </w:p>
    <w:p w14:paraId="27D64CCE" w14:textId="77777777" w:rsidR="00503A73" w:rsidRPr="00865A6F" w:rsidRDefault="00503A73" w:rsidP="00503A73">
      <w:pPr>
        <w:spacing w:line="288" w:lineRule="auto"/>
        <w:jc w:val="both"/>
        <w:rPr>
          <w:rFonts w:ascii="Arial Narrow" w:hAnsi="Arial Narrow" w:cs="Tahoma"/>
          <w:sz w:val="22"/>
          <w:szCs w:val="22"/>
        </w:rPr>
      </w:pPr>
      <w:bookmarkStart w:id="10" w:name="_Hlk76643444"/>
      <w:bookmarkEnd w:id="8"/>
      <w:r w:rsidRPr="00865A6F">
        <w:rPr>
          <w:rFonts w:ascii="Arial Narrow" w:hAnsi="Arial Narrow" w:cs="Tahoma"/>
          <w:sz w:val="22"/>
          <w:szCs w:val="22"/>
        </w:rPr>
        <w:t xml:space="preserve">Tabela </w:t>
      </w:r>
      <w:r>
        <w:rPr>
          <w:rFonts w:ascii="Arial Narrow" w:hAnsi="Arial Narrow" w:cs="Tahoma"/>
          <w:sz w:val="22"/>
          <w:szCs w:val="22"/>
        </w:rPr>
        <w:t>3</w:t>
      </w:r>
      <w:r w:rsidRPr="00865A6F">
        <w:rPr>
          <w:rFonts w:ascii="Arial Narrow" w:hAnsi="Arial Narrow" w:cs="Tahoma"/>
          <w:sz w:val="22"/>
          <w:szCs w:val="22"/>
        </w:rPr>
        <w:t>.</w:t>
      </w:r>
      <w:r>
        <w:rPr>
          <w:rFonts w:ascii="Arial Narrow" w:hAnsi="Arial Narrow" w:cs="Tahoma"/>
          <w:sz w:val="22"/>
          <w:szCs w:val="22"/>
        </w:rPr>
        <w:t xml:space="preserve"> </w:t>
      </w:r>
    </w:p>
    <w:tbl>
      <w:tblPr>
        <w:tblW w:w="819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506"/>
        <w:gridCol w:w="2693"/>
      </w:tblGrid>
      <w:tr w:rsidR="00503A73" w:rsidRPr="00865A6F" w14:paraId="0B2C958B" w14:textId="77777777" w:rsidTr="00B73D43">
        <w:trPr>
          <w:jc w:val="center"/>
        </w:trPr>
        <w:tc>
          <w:tcPr>
            <w:tcW w:w="5506" w:type="dxa"/>
            <w:shd w:val="clear" w:color="auto" w:fill="D9D9D9" w:themeFill="background1" w:themeFillShade="D9"/>
          </w:tcPr>
          <w:p w14:paraId="634D4457" w14:textId="77777777" w:rsidR="00503A73" w:rsidRPr="00865A6F" w:rsidRDefault="00503A73" w:rsidP="00B73D43">
            <w:pPr>
              <w:spacing w:line="288" w:lineRule="auto"/>
              <w:jc w:val="center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bookmarkStart w:id="11" w:name="_Hlk76641934"/>
            <w:bookmarkEnd w:id="10"/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>Indirektni troškovi unovčenja - opis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6439EB7" w14:textId="77777777" w:rsidR="00503A73" w:rsidRPr="00865A6F" w:rsidRDefault="00503A73" w:rsidP="00B73D43">
            <w:pPr>
              <w:spacing w:line="288" w:lineRule="auto"/>
              <w:jc w:val="center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865A6F">
              <w:rPr>
                <w:rFonts w:ascii="Arial Narrow" w:hAnsi="Arial Narrow" w:cs="Tahoma"/>
                <w:b/>
                <w:bCs/>
                <w:sz w:val="22"/>
                <w:szCs w:val="22"/>
              </w:rPr>
              <w:t>Iznos</w:t>
            </w: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 100%</w:t>
            </w:r>
          </w:p>
        </w:tc>
      </w:tr>
      <w:tr w:rsidR="00503A73" w:rsidRPr="00865A6F" w14:paraId="69A36B8F" w14:textId="77777777" w:rsidTr="00B73D43">
        <w:trPr>
          <w:jc w:val="center"/>
        </w:trPr>
        <w:tc>
          <w:tcPr>
            <w:tcW w:w="5506" w:type="dxa"/>
            <w:shd w:val="clear" w:color="auto" w:fill="auto"/>
          </w:tcPr>
          <w:p w14:paraId="4871BEC7" w14:textId="77777777" w:rsidR="00503A73" w:rsidRPr="00865A6F" w:rsidRDefault="00503A73" w:rsidP="00B73D43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865A6F">
              <w:rPr>
                <w:rFonts w:ascii="Arial Narrow" w:hAnsi="Arial Narrow" w:cs="Tahoma"/>
                <w:sz w:val="22"/>
                <w:szCs w:val="22"/>
              </w:rPr>
              <w:t>1.</w:t>
            </w:r>
            <w:r>
              <w:rPr>
                <w:rFonts w:ascii="Arial Narrow" w:hAnsi="Arial Narrow" w:cs="Tahoma"/>
                <w:sz w:val="22"/>
                <w:szCs w:val="22"/>
              </w:rPr>
              <w:t xml:space="preserve"> B</w:t>
            </w:r>
            <w:r w:rsidRPr="00865A6F">
              <w:rPr>
                <w:rFonts w:ascii="Arial Narrow" w:hAnsi="Arial Narrow" w:cs="Tahoma"/>
                <w:sz w:val="22"/>
                <w:szCs w:val="22"/>
              </w:rPr>
              <w:t>ankovn</w:t>
            </w:r>
            <w:r>
              <w:rPr>
                <w:rFonts w:ascii="Arial Narrow" w:hAnsi="Arial Narrow" w:cs="Tahoma"/>
                <w:sz w:val="22"/>
                <w:szCs w:val="22"/>
              </w:rPr>
              <w:t>e</w:t>
            </w:r>
            <w:r w:rsidRPr="00865A6F">
              <w:rPr>
                <w:rFonts w:ascii="Arial Narrow" w:hAnsi="Arial Narrow" w:cs="Tahoma"/>
                <w:sz w:val="22"/>
                <w:szCs w:val="22"/>
              </w:rPr>
              <w:t xml:space="preserve"> uslug</w:t>
            </w:r>
            <w:r>
              <w:rPr>
                <w:rFonts w:ascii="Arial Narrow" w:hAnsi="Arial Narrow" w:cs="Tahoma"/>
                <w:sz w:val="22"/>
                <w:szCs w:val="22"/>
              </w:rPr>
              <w:t>e</w:t>
            </w:r>
          </w:p>
        </w:tc>
        <w:tc>
          <w:tcPr>
            <w:tcW w:w="2693" w:type="dxa"/>
            <w:shd w:val="clear" w:color="auto" w:fill="auto"/>
          </w:tcPr>
          <w:p w14:paraId="4EB0A47F" w14:textId="77777777" w:rsidR="00503A73" w:rsidRPr="00865A6F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4.602,91</w:t>
            </w:r>
          </w:p>
        </w:tc>
      </w:tr>
      <w:tr w:rsidR="00503A73" w:rsidRPr="00865A6F" w14:paraId="45284D4C" w14:textId="77777777" w:rsidTr="00B73D43">
        <w:trPr>
          <w:jc w:val="center"/>
        </w:trPr>
        <w:tc>
          <w:tcPr>
            <w:tcW w:w="5506" w:type="dxa"/>
            <w:shd w:val="clear" w:color="auto" w:fill="auto"/>
          </w:tcPr>
          <w:p w14:paraId="3D623B78" w14:textId="77777777" w:rsidR="00503A73" w:rsidRPr="00865A6F" w:rsidRDefault="00503A73" w:rsidP="00B73D43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865A6F">
              <w:rPr>
                <w:rFonts w:ascii="Arial Narrow" w:hAnsi="Arial Narrow" w:cs="Tahoma"/>
                <w:sz w:val="22"/>
                <w:szCs w:val="22"/>
              </w:rPr>
              <w:t xml:space="preserve">2 </w:t>
            </w:r>
            <w:r>
              <w:rPr>
                <w:rFonts w:ascii="Arial Narrow" w:hAnsi="Arial Narrow" w:cs="Tahoma"/>
                <w:sz w:val="22"/>
                <w:szCs w:val="22"/>
              </w:rPr>
              <w:t>K</w:t>
            </w:r>
            <w:r w:rsidRPr="005B1969">
              <w:rPr>
                <w:rFonts w:ascii="Arial Narrow" w:hAnsi="Arial Narrow" w:cs="Tahoma"/>
                <w:sz w:val="22"/>
                <w:szCs w:val="22"/>
              </w:rPr>
              <w:t>njigovodstven</w:t>
            </w:r>
            <w:r>
              <w:rPr>
                <w:rFonts w:ascii="Arial Narrow" w:hAnsi="Arial Narrow" w:cs="Tahoma"/>
                <w:sz w:val="22"/>
                <w:szCs w:val="22"/>
              </w:rPr>
              <w:t>e</w:t>
            </w:r>
            <w:r w:rsidRPr="005B1969">
              <w:rPr>
                <w:rFonts w:ascii="Arial Narrow" w:hAnsi="Arial Narrow" w:cs="Tahoma"/>
                <w:sz w:val="22"/>
                <w:szCs w:val="22"/>
              </w:rPr>
              <w:t xml:space="preserve"> uslug</w:t>
            </w:r>
            <w:r>
              <w:rPr>
                <w:rFonts w:ascii="Arial Narrow" w:hAnsi="Arial Narrow" w:cs="Tahoma"/>
                <w:sz w:val="22"/>
                <w:szCs w:val="22"/>
              </w:rPr>
              <w:t>e</w:t>
            </w:r>
            <w:r w:rsidRPr="005B1969">
              <w:rPr>
                <w:rFonts w:ascii="Arial Narrow" w:hAnsi="Arial Narrow" w:cs="Tahoma"/>
                <w:sz w:val="22"/>
                <w:szCs w:val="22"/>
              </w:rPr>
              <w:t xml:space="preserve"> (sva knjiženja i usklađenja</w:t>
            </w:r>
            <w:r>
              <w:rPr>
                <w:rFonts w:ascii="Arial Narrow" w:hAnsi="Arial Narrow" w:cs="Tahoma"/>
                <w:sz w:val="22"/>
                <w:szCs w:val="22"/>
              </w:rPr>
              <w:t xml:space="preserve"> poslovnih knjiga prema Ugovoru o obavljanju knjigovodstvenih poslova za razdoblje od 28.11.2017. do 31.08.2022.) </w:t>
            </w:r>
          </w:p>
        </w:tc>
        <w:tc>
          <w:tcPr>
            <w:tcW w:w="2693" w:type="dxa"/>
            <w:shd w:val="clear" w:color="auto" w:fill="auto"/>
          </w:tcPr>
          <w:p w14:paraId="7C90415B" w14:textId="77777777" w:rsidR="00503A73" w:rsidRPr="00865A6F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50.500,00</w:t>
            </w:r>
          </w:p>
        </w:tc>
      </w:tr>
      <w:tr w:rsidR="00503A73" w:rsidRPr="00865A6F" w14:paraId="6988C214" w14:textId="77777777" w:rsidTr="00B73D43">
        <w:trPr>
          <w:jc w:val="center"/>
        </w:trPr>
        <w:tc>
          <w:tcPr>
            <w:tcW w:w="5506" w:type="dxa"/>
            <w:shd w:val="clear" w:color="auto" w:fill="auto"/>
          </w:tcPr>
          <w:p w14:paraId="362A4596" w14:textId="77777777" w:rsidR="00503A73" w:rsidRPr="00865A6F" w:rsidRDefault="00503A73" w:rsidP="00B73D43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3.</w:t>
            </w:r>
            <w:r>
              <w:t xml:space="preserve"> </w:t>
            </w:r>
            <w:r>
              <w:rPr>
                <w:rFonts w:ascii="Arial Narrow" w:hAnsi="Arial Narrow" w:cs="Tahoma"/>
                <w:sz w:val="22"/>
                <w:szCs w:val="22"/>
              </w:rPr>
              <w:t xml:space="preserve">GFI za 2017.do 2021. </w:t>
            </w:r>
            <w:r w:rsidRPr="00981AC6">
              <w:rPr>
                <w:rFonts w:ascii="Arial Narrow" w:hAnsi="Arial Narrow" w:cs="Tahoma"/>
                <w:sz w:val="22"/>
                <w:szCs w:val="22"/>
              </w:rPr>
              <w:t>Poreznoj upravi i izrada izvješća za javnu objavu FINI</w:t>
            </w:r>
            <w:r>
              <w:rPr>
                <w:rFonts w:ascii="Arial Narrow" w:hAnsi="Arial Narrow" w:cs="Tahoma"/>
                <w:sz w:val="22"/>
                <w:szCs w:val="22"/>
              </w:rPr>
              <w:t xml:space="preserve"> (3. x 2.000,00 kn i 2 x 1.000,00 kn )</w:t>
            </w:r>
          </w:p>
        </w:tc>
        <w:tc>
          <w:tcPr>
            <w:tcW w:w="2693" w:type="dxa"/>
            <w:shd w:val="clear" w:color="auto" w:fill="auto"/>
          </w:tcPr>
          <w:p w14:paraId="0EBC5154" w14:textId="77777777" w:rsidR="00503A73" w:rsidRPr="00865A6F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8.000,00</w:t>
            </w:r>
          </w:p>
        </w:tc>
      </w:tr>
      <w:tr w:rsidR="00503A73" w:rsidRPr="00865A6F" w14:paraId="58479C92" w14:textId="77777777" w:rsidTr="00B73D43">
        <w:trPr>
          <w:jc w:val="center"/>
        </w:trPr>
        <w:tc>
          <w:tcPr>
            <w:tcW w:w="5506" w:type="dxa"/>
            <w:shd w:val="clear" w:color="auto" w:fill="auto"/>
          </w:tcPr>
          <w:p w14:paraId="3E8A6CCE" w14:textId="77777777" w:rsidR="00503A73" w:rsidRDefault="00503A73" w:rsidP="00B73D43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4. Analiza poslovne dokumentacije sukladno čl.221. do 223.SZ te  izrada početne stečajne bilance, izračun tražbine radnika prema SZ i Zakonu o osiguranju radničkih tražbina</w:t>
            </w:r>
          </w:p>
        </w:tc>
        <w:tc>
          <w:tcPr>
            <w:tcW w:w="2693" w:type="dxa"/>
            <w:shd w:val="clear" w:color="auto" w:fill="auto"/>
          </w:tcPr>
          <w:p w14:paraId="5F7CF81F" w14:textId="77777777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5.000,00</w:t>
            </w:r>
          </w:p>
        </w:tc>
      </w:tr>
      <w:tr w:rsidR="00503A73" w:rsidRPr="00865A6F" w14:paraId="30D05DE9" w14:textId="77777777" w:rsidTr="00B73D43">
        <w:trPr>
          <w:jc w:val="center"/>
        </w:trPr>
        <w:tc>
          <w:tcPr>
            <w:tcW w:w="5506" w:type="dxa"/>
            <w:shd w:val="clear" w:color="auto" w:fill="auto"/>
          </w:tcPr>
          <w:p w14:paraId="4E4E68AD" w14:textId="77777777" w:rsidR="00503A73" w:rsidRDefault="00503A73" w:rsidP="00B73D43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5. Putni trošak stečajnog upravitelja</w:t>
            </w:r>
          </w:p>
        </w:tc>
        <w:tc>
          <w:tcPr>
            <w:tcW w:w="2693" w:type="dxa"/>
            <w:shd w:val="clear" w:color="auto" w:fill="auto"/>
          </w:tcPr>
          <w:p w14:paraId="3112944F" w14:textId="77777777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6.749,00</w:t>
            </w:r>
          </w:p>
        </w:tc>
      </w:tr>
      <w:tr w:rsidR="00503A73" w:rsidRPr="00865A6F" w14:paraId="4702B50F" w14:textId="77777777" w:rsidTr="00B73D43">
        <w:trPr>
          <w:jc w:val="center"/>
        </w:trPr>
        <w:tc>
          <w:tcPr>
            <w:tcW w:w="5506" w:type="dxa"/>
            <w:shd w:val="clear" w:color="auto" w:fill="auto"/>
          </w:tcPr>
          <w:p w14:paraId="44AF8ADC" w14:textId="77777777" w:rsidR="00503A73" w:rsidRDefault="00503A73" w:rsidP="00B73D43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6. Iskazani PDV-e na troškove (pod.2.,3. i 4. – 25% od 63.500,00)</w:t>
            </w:r>
          </w:p>
        </w:tc>
        <w:tc>
          <w:tcPr>
            <w:tcW w:w="2693" w:type="dxa"/>
            <w:shd w:val="clear" w:color="auto" w:fill="auto"/>
          </w:tcPr>
          <w:p w14:paraId="1D6F043F" w14:textId="77777777" w:rsidR="00503A73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15.875,00</w:t>
            </w:r>
          </w:p>
        </w:tc>
      </w:tr>
      <w:tr w:rsidR="00503A73" w:rsidRPr="00981AC6" w14:paraId="2015DB14" w14:textId="77777777" w:rsidTr="00B73D43">
        <w:trPr>
          <w:jc w:val="center"/>
        </w:trPr>
        <w:tc>
          <w:tcPr>
            <w:tcW w:w="5506" w:type="dxa"/>
            <w:shd w:val="clear" w:color="auto" w:fill="D9D9D9" w:themeFill="background1" w:themeFillShade="D9"/>
          </w:tcPr>
          <w:p w14:paraId="4DE8E7ED" w14:textId="77777777" w:rsidR="00503A73" w:rsidRPr="00981AC6" w:rsidRDefault="00503A73" w:rsidP="00B73D43">
            <w:pPr>
              <w:spacing w:line="288" w:lineRule="auto"/>
              <w:jc w:val="both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>U</w:t>
            </w:r>
            <w:r w:rsidRPr="00981AC6"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kupno troškovi </w:t>
            </w: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(1. – 5.)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B164304" w14:textId="77777777" w:rsidR="00503A73" w:rsidRPr="00981AC6" w:rsidRDefault="00503A73" w:rsidP="00B73D43">
            <w:pPr>
              <w:spacing w:line="288" w:lineRule="auto"/>
              <w:jc w:val="right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>90.726,91</w:t>
            </w:r>
          </w:p>
        </w:tc>
      </w:tr>
      <w:bookmarkEnd w:id="11"/>
    </w:tbl>
    <w:p w14:paraId="01825407" w14:textId="77777777" w:rsidR="00503A73" w:rsidRDefault="00503A73" w:rsidP="00503A73">
      <w:pPr>
        <w:spacing w:line="288" w:lineRule="auto"/>
        <w:jc w:val="both"/>
        <w:rPr>
          <w:rFonts w:asciiTheme="minorHAnsi" w:hAnsiTheme="minorHAnsi" w:cs="Tahoma"/>
        </w:rPr>
      </w:pPr>
    </w:p>
    <w:p w14:paraId="7FDE4823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Tahoma"/>
        </w:rPr>
      </w:pPr>
      <w:bookmarkStart w:id="12" w:name="_Hlk101866007"/>
      <w:bookmarkStart w:id="13" w:name="_Hlk76642511"/>
      <w:r>
        <w:rPr>
          <w:rFonts w:ascii="Arial Narrow" w:hAnsi="Arial Narrow" w:cs="Tahoma"/>
        </w:rPr>
        <w:t>Prikazani stvarno nastali troškovi stečajnog postupka (točka 1. –  6. Tabela 3.) sastoje se od:</w:t>
      </w:r>
    </w:p>
    <w:p w14:paraId="0D825E61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Tahoma"/>
        </w:rPr>
      </w:pPr>
    </w:p>
    <w:p w14:paraId="5D6B7166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a/  Naknada banke (PBZ d.d.) za otvaranje i vođenje računa u iznosu </w:t>
      </w:r>
      <w:r w:rsidRPr="000B0441">
        <w:rPr>
          <w:rFonts w:ascii="Arial Narrow" w:hAnsi="Arial Narrow" w:cs="Tahoma"/>
          <w:b/>
          <w:bCs/>
        </w:rPr>
        <w:t>4.602,91 kn</w:t>
      </w:r>
      <w:r>
        <w:rPr>
          <w:rFonts w:ascii="Arial Narrow" w:hAnsi="Arial Narrow" w:cs="Tahoma"/>
        </w:rPr>
        <w:t>, sve prema Analitičkoj konto kartici za bankovne usluge od 26.10.2022. koja se nalazi u prilogu ovog Izvješća.</w:t>
      </w:r>
    </w:p>
    <w:p w14:paraId="7DEA3ECD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Tahoma"/>
        </w:rPr>
      </w:pPr>
    </w:p>
    <w:p w14:paraId="1E783C21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b/ Knjigovodstvena usluga prema Ugovoru o obavljanju knjigovodstvenih poslova koja obuhvaća: sređivanje i usklađenje poslovnih knjiga stečajnog dužnika prema utvrđenim stvarnim vrijednostima imovine i obveza u mjesečno iznosu </w:t>
      </w:r>
      <w:proofErr w:type="spellStart"/>
      <w:r>
        <w:rPr>
          <w:rFonts w:ascii="Arial Narrow" w:hAnsi="Arial Narrow" w:cs="Tahoma"/>
        </w:rPr>
        <w:t>knjig</w:t>
      </w:r>
      <w:proofErr w:type="spellEnd"/>
      <w:r>
        <w:rPr>
          <w:rFonts w:ascii="Arial Narrow" w:hAnsi="Arial Narrow" w:cs="Tahoma"/>
        </w:rPr>
        <w:t xml:space="preserve">. usluge = ukupno </w:t>
      </w:r>
      <w:r w:rsidRPr="000B0441">
        <w:rPr>
          <w:rFonts w:ascii="Arial Narrow" w:hAnsi="Arial Narrow" w:cs="Tahoma"/>
          <w:b/>
          <w:bCs/>
        </w:rPr>
        <w:t>50.500,00 kn</w:t>
      </w:r>
      <w:r>
        <w:rPr>
          <w:rFonts w:ascii="Arial Narrow" w:hAnsi="Arial Narrow" w:cs="Tahoma"/>
        </w:rPr>
        <w:t xml:space="preserve"> (1.000,00 kn mj. + PDV od 01.01.2019. do 31.08.2022. i 500,00 kn mj. + PDV od 11.mj./2017. do 12.mj./2018.), zatim izrada GFI za 2017.,2018.,2019., 2020.  i 2021. uz trošak Fine za javnu objavu = </w:t>
      </w:r>
      <w:r w:rsidRPr="000B0441">
        <w:rPr>
          <w:rFonts w:ascii="Arial Narrow" w:hAnsi="Arial Narrow" w:cs="Tahoma"/>
          <w:b/>
          <w:bCs/>
        </w:rPr>
        <w:t>8.000,00 kn</w:t>
      </w:r>
      <w:r>
        <w:rPr>
          <w:rFonts w:ascii="Arial Narrow" w:hAnsi="Arial Narrow" w:cs="Tahoma"/>
        </w:rPr>
        <w:t xml:space="preserve"> te financijska analiza poslovne dokumentacije za početnu stečajnu bilancu = </w:t>
      </w:r>
      <w:r w:rsidRPr="000B0441">
        <w:rPr>
          <w:rFonts w:ascii="Arial Narrow" w:hAnsi="Arial Narrow" w:cs="Tahoma"/>
          <w:b/>
          <w:bCs/>
        </w:rPr>
        <w:t>5.000,00 kn</w:t>
      </w:r>
      <w:r>
        <w:rPr>
          <w:rFonts w:ascii="Arial Narrow" w:hAnsi="Arial Narrow" w:cs="Tahoma"/>
        </w:rPr>
        <w:t>.</w:t>
      </w:r>
    </w:p>
    <w:p w14:paraId="05A788FF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Tahoma"/>
        </w:rPr>
      </w:pPr>
    </w:p>
    <w:p w14:paraId="073F4B4C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Tahoma"/>
        </w:rPr>
        <w:t xml:space="preserve">c/ Putni trošak stečajnog upravitelja kao indirektni trošak u točki 5. Tabele 3.u 100% iznosu od </w:t>
      </w:r>
      <w:r w:rsidRPr="000B0441">
        <w:rPr>
          <w:rFonts w:ascii="Arial Narrow" w:hAnsi="Arial Narrow" w:cs="Tahoma"/>
          <w:b/>
          <w:bCs/>
        </w:rPr>
        <w:t>6.749,00 kn</w:t>
      </w:r>
      <w:r>
        <w:rPr>
          <w:rFonts w:ascii="Arial Narrow" w:hAnsi="Arial Narrow" w:cs="Tahoma"/>
        </w:rPr>
        <w:t xml:space="preserve">, a temelji se na </w:t>
      </w:r>
      <w:r>
        <w:rPr>
          <w:rFonts w:ascii="Arial Narrow" w:hAnsi="Arial Narrow" w:cs="Arial"/>
        </w:rPr>
        <w:t>putnim nalozima na relaciji Varaždin – Split – Varaždin:</w:t>
      </w:r>
    </w:p>
    <w:p w14:paraId="22385FFA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1. </w:t>
      </w:r>
      <w:r w:rsidRPr="005D0C21">
        <w:rPr>
          <w:rFonts w:ascii="Arial Narrow" w:hAnsi="Arial Narrow" w:cs="Arial"/>
          <w:u w:val="single"/>
        </w:rPr>
        <w:t>za dan 07.02. i 08.02.2018</w:t>
      </w:r>
      <w:r>
        <w:rPr>
          <w:rFonts w:ascii="Arial Narrow" w:hAnsi="Arial Narrow" w:cs="Arial"/>
        </w:rPr>
        <w:t xml:space="preserve">.: očevid sa vještakom građevne struke radi procjene vrijednosti stečajne mase u iznosu od </w:t>
      </w:r>
      <w:r w:rsidRPr="000B0441">
        <w:rPr>
          <w:rFonts w:ascii="Arial Narrow" w:hAnsi="Arial Narrow" w:cs="Arial"/>
          <w:u w:val="single"/>
        </w:rPr>
        <w:t>2.386,00 kn</w:t>
      </w:r>
      <w:r>
        <w:rPr>
          <w:rFonts w:ascii="Arial Narrow" w:hAnsi="Arial Narrow" w:cs="Arial"/>
        </w:rPr>
        <w:t xml:space="preserve"> (492 km x 2 = 984 km x 2,00 kn = 1.968,00 kn,  cestarina: 2 x 28,00 kn 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-Zg/Zg-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 i 2 x 181,00 kn (Zg-St/St-Zg) = 418,00 kn);</w:t>
      </w:r>
    </w:p>
    <w:p w14:paraId="67C6CA97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 xml:space="preserve">2. </w:t>
      </w:r>
      <w:r w:rsidRPr="005D0C21">
        <w:rPr>
          <w:rFonts w:ascii="Arial Narrow" w:hAnsi="Arial Narrow" w:cs="Arial"/>
          <w:u w:val="single"/>
        </w:rPr>
        <w:t>za dan 27.03.2018</w:t>
      </w:r>
      <w:r>
        <w:rPr>
          <w:rFonts w:ascii="Arial Narrow" w:hAnsi="Arial Narrow" w:cs="Arial"/>
        </w:rPr>
        <w:t xml:space="preserve">.: ispitno i izvještajno ročište u ovom stečajnom postupku pred Trgovačkim sudom u Splitu u iznosu od </w:t>
      </w:r>
      <w:r w:rsidRPr="000B0441">
        <w:rPr>
          <w:rFonts w:ascii="Arial Narrow" w:hAnsi="Arial Narrow" w:cs="Arial"/>
          <w:u w:val="single"/>
        </w:rPr>
        <w:t>2.295,00 kn</w:t>
      </w:r>
      <w:r>
        <w:rPr>
          <w:rFonts w:ascii="Arial Narrow" w:hAnsi="Arial Narrow" w:cs="Arial"/>
        </w:rPr>
        <w:t>: (</w:t>
      </w:r>
      <w:bookmarkStart w:id="14" w:name="_Hlk104390898"/>
      <w:r>
        <w:rPr>
          <w:rFonts w:ascii="Arial Narrow" w:hAnsi="Arial Narrow" w:cs="Arial"/>
        </w:rPr>
        <w:t>492 km x 2 = 984 km x 2,00 kn = 1.968,00 kn, cestarina: 2 x 21,90 kn 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-Zg/Zg-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 i 2 x 141,60 kn (Zg-St/St-Zg) = 327,00 kn</w:t>
      </w:r>
      <w:bookmarkEnd w:id="14"/>
      <w:r>
        <w:rPr>
          <w:rFonts w:ascii="Arial Narrow" w:hAnsi="Arial Narrow" w:cs="Arial"/>
        </w:rPr>
        <w:t>);</w:t>
      </w:r>
    </w:p>
    <w:p w14:paraId="5056FBB7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3. </w:t>
      </w:r>
      <w:r w:rsidRPr="005D0C21">
        <w:rPr>
          <w:rFonts w:ascii="Arial Narrow" w:hAnsi="Arial Narrow" w:cs="Arial"/>
          <w:u w:val="single"/>
        </w:rPr>
        <w:t>za dan 19.06.2020</w:t>
      </w:r>
      <w:r>
        <w:rPr>
          <w:rFonts w:ascii="Arial Narrow" w:hAnsi="Arial Narrow" w:cs="Arial"/>
        </w:rPr>
        <w:t xml:space="preserve">.: ročište u stečajnom postupku pred Trgovačkim sudom u Splitu radi donošenja odluke o daljnjim radnjama unovčenja imovine i nastavaka sudskih (parničnih i ovršnih) postupaka u iznosu od </w:t>
      </w:r>
      <w:r w:rsidRPr="000B0441">
        <w:rPr>
          <w:rFonts w:ascii="Arial Narrow" w:hAnsi="Arial Narrow" w:cs="Arial"/>
          <w:u w:val="single"/>
        </w:rPr>
        <w:t>2.068,00 kn</w:t>
      </w:r>
      <w:r>
        <w:rPr>
          <w:rFonts w:ascii="Arial Narrow" w:hAnsi="Arial Narrow" w:cs="Arial"/>
        </w:rPr>
        <w:t xml:space="preserve"> (492 km x 2 = 984 km x 2,00 kn = 1.968,00 kn, cestarina: 2 x 21,90 kn 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-Zg/Zg-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 i 2 x 141,60 kn (Zg-St/St-Zg) = 327,00 kn i ½ dnevnice = 100,00 kn).</w:t>
      </w:r>
    </w:p>
    <w:p w14:paraId="340374CC" w14:textId="77777777" w:rsidR="00503A73" w:rsidRPr="000B0441" w:rsidRDefault="00503A73" w:rsidP="00503A73">
      <w:pPr>
        <w:spacing w:line="288" w:lineRule="auto"/>
        <w:jc w:val="both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>Putni nalozi sa Ispisom prolazaka putem ENC uređaja prilog su Izvješća broj 11. (Obračun troškova unovčenja nekretnine Gornji Muć).</w:t>
      </w:r>
    </w:p>
    <w:p w14:paraId="03A47D5F" w14:textId="77777777" w:rsidR="00503A73" w:rsidRDefault="00503A73" w:rsidP="00503A73">
      <w:pPr>
        <w:autoSpaceDN w:val="0"/>
        <w:spacing w:line="288" w:lineRule="auto"/>
        <w:jc w:val="both"/>
        <w:rPr>
          <w:rFonts w:ascii="Arial Narrow" w:hAnsi="Arial Narrow" w:cs="Tahoma"/>
        </w:rPr>
      </w:pPr>
    </w:p>
    <w:bookmarkEnd w:id="12"/>
    <w:bookmarkEnd w:id="13"/>
    <w:p w14:paraId="586A4F05" w14:textId="77777777" w:rsidR="00503A73" w:rsidRPr="00B47CA2" w:rsidRDefault="00503A73" w:rsidP="00503A73">
      <w:pPr>
        <w:spacing w:line="288" w:lineRule="auto"/>
        <w:jc w:val="both"/>
        <w:rPr>
          <w:rFonts w:ascii="Arial Narrow" w:hAnsi="Arial Narrow" w:cs="Arial"/>
          <w:b/>
          <w:bCs/>
        </w:rPr>
      </w:pPr>
      <w:r w:rsidRPr="00B47CA2">
        <w:rPr>
          <w:rFonts w:ascii="Arial Narrow" w:hAnsi="Arial Narrow" w:cs="Arial"/>
          <w:b/>
          <w:bCs/>
          <w:u w:val="single"/>
        </w:rPr>
        <w:t xml:space="preserve">Primjenom postotka od 26,61 %  na ukupan iznos </w:t>
      </w:r>
      <w:r>
        <w:rPr>
          <w:rFonts w:ascii="Arial Narrow" w:hAnsi="Arial Narrow" w:cs="Arial"/>
          <w:b/>
          <w:bCs/>
          <w:u w:val="single"/>
        </w:rPr>
        <w:t xml:space="preserve">indirektnih </w:t>
      </w:r>
      <w:r w:rsidRPr="00B47CA2">
        <w:rPr>
          <w:rFonts w:ascii="Arial Narrow" w:hAnsi="Arial Narrow" w:cs="Arial"/>
          <w:b/>
          <w:bCs/>
          <w:u w:val="single"/>
        </w:rPr>
        <w:t xml:space="preserve">troškova </w:t>
      </w:r>
      <w:r>
        <w:rPr>
          <w:rFonts w:ascii="Arial Narrow" w:hAnsi="Arial Narrow" w:cs="Arial"/>
          <w:b/>
          <w:bCs/>
          <w:u w:val="single"/>
        </w:rPr>
        <w:t>unovčenja</w:t>
      </w:r>
      <w:r w:rsidRPr="00B47CA2">
        <w:rPr>
          <w:rFonts w:ascii="Arial Narrow" w:hAnsi="Arial Narrow" w:cs="Arial"/>
          <w:b/>
          <w:bCs/>
          <w:u w:val="single"/>
        </w:rPr>
        <w:t xml:space="preserve"> iz Tabele 3. od </w:t>
      </w:r>
      <w:r>
        <w:rPr>
          <w:rFonts w:ascii="Arial Narrow" w:hAnsi="Arial Narrow" w:cs="Arial"/>
          <w:b/>
          <w:bCs/>
          <w:u w:val="single"/>
        </w:rPr>
        <w:t>90.726,91</w:t>
      </w:r>
      <w:r w:rsidRPr="00B47CA2">
        <w:rPr>
          <w:rFonts w:ascii="Arial Narrow" w:hAnsi="Arial Narrow" w:cs="Arial"/>
          <w:b/>
          <w:bCs/>
          <w:u w:val="single"/>
        </w:rPr>
        <w:t xml:space="preserve"> kn dolazi se do iznosa od </w:t>
      </w:r>
      <w:r>
        <w:rPr>
          <w:rFonts w:ascii="Arial Narrow" w:hAnsi="Arial Narrow" w:cs="Arial"/>
          <w:b/>
          <w:bCs/>
          <w:u w:val="single"/>
        </w:rPr>
        <w:t xml:space="preserve">24.142,43 </w:t>
      </w:r>
      <w:r w:rsidRPr="00B47CA2">
        <w:rPr>
          <w:rFonts w:ascii="Arial Narrow" w:hAnsi="Arial Narrow" w:cs="Arial"/>
          <w:b/>
          <w:bCs/>
          <w:u w:val="single"/>
        </w:rPr>
        <w:t xml:space="preserve">kn sa kojim unovčena nekretnina u Splitu Etaža-14 RAZMJERNO učestvuje u podmirenju </w:t>
      </w:r>
      <w:r>
        <w:rPr>
          <w:rFonts w:ascii="Arial Narrow" w:hAnsi="Arial Narrow" w:cs="Arial"/>
          <w:b/>
          <w:bCs/>
          <w:u w:val="single"/>
        </w:rPr>
        <w:t>istih.</w:t>
      </w:r>
    </w:p>
    <w:p w14:paraId="016664C9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5035310F" w14:textId="69E69E6C" w:rsidR="00503A73" w:rsidRPr="00D15445" w:rsidRDefault="00503A73" w:rsidP="00503A73">
      <w:pPr>
        <w:spacing w:line="288" w:lineRule="auto"/>
        <w:jc w:val="both"/>
        <w:rPr>
          <w:rFonts w:ascii="Arial Narrow" w:hAnsi="Arial Narrow" w:cs="Arial"/>
          <w:b/>
          <w:bCs/>
        </w:rPr>
      </w:pPr>
      <w:r w:rsidRPr="00285255">
        <w:rPr>
          <w:rFonts w:ascii="Arial Narrow" w:hAnsi="Arial Narrow" w:cs="Arial"/>
          <w:b/>
          <w:bCs/>
          <w:i/>
          <w:iCs/>
        </w:rPr>
        <w:t xml:space="preserve">Slijedom danog obračuna troškova unovčenja predmeta </w:t>
      </w:r>
      <w:proofErr w:type="spellStart"/>
      <w:r w:rsidRPr="00285255">
        <w:rPr>
          <w:rFonts w:ascii="Arial Narrow" w:hAnsi="Arial Narrow" w:cs="Arial"/>
          <w:b/>
          <w:bCs/>
          <w:i/>
          <w:iCs/>
        </w:rPr>
        <w:t>razlučnog</w:t>
      </w:r>
      <w:proofErr w:type="spellEnd"/>
      <w:r w:rsidRPr="00285255">
        <w:rPr>
          <w:rFonts w:ascii="Arial Narrow" w:hAnsi="Arial Narrow" w:cs="Arial"/>
          <w:b/>
          <w:bCs/>
          <w:i/>
          <w:iCs/>
        </w:rPr>
        <w:t xml:space="preserve"> prava prema čl. 254. st.3. SZ, </w:t>
      </w:r>
      <w:r w:rsidRPr="00D15445">
        <w:rPr>
          <w:rFonts w:ascii="Arial Narrow" w:hAnsi="Arial Narrow" w:cs="Arial"/>
          <w:b/>
          <w:bCs/>
          <w:i/>
          <w:iCs/>
          <w:u w:val="single"/>
        </w:rPr>
        <w:t xml:space="preserve">ukupni troškovi </w:t>
      </w:r>
      <w:r>
        <w:rPr>
          <w:rFonts w:ascii="Arial Narrow" w:hAnsi="Arial Narrow" w:cs="Arial"/>
          <w:b/>
          <w:bCs/>
          <w:i/>
          <w:iCs/>
          <w:u w:val="single"/>
        </w:rPr>
        <w:t xml:space="preserve">unovčenja </w:t>
      </w:r>
      <w:r w:rsidRPr="00D15445">
        <w:rPr>
          <w:rFonts w:ascii="Arial Narrow" w:hAnsi="Arial Narrow" w:cs="Arial"/>
          <w:b/>
          <w:bCs/>
          <w:i/>
          <w:iCs/>
          <w:u w:val="single"/>
        </w:rPr>
        <w:t>(direktni i indirektni) koji terete unovčen</w:t>
      </w:r>
      <w:r>
        <w:rPr>
          <w:rFonts w:ascii="Arial Narrow" w:hAnsi="Arial Narrow" w:cs="Arial"/>
          <w:b/>
          <w:bCs/>
          <w:i/>
          <w:iCs/>
          <w:u w:val="single"/>
        </w:rPr>
        <w:t>u</w:t>
      </w:r>
      <w:r w:rsidRPr="00D15445">
        <w:rPr>
          <w:rFonts w:ascii="Arial Narrow" w:hAnsi="Arial Narrow" w:cs="Arial"/>
          <w:b/>
          <w:bCs/>
          <w:i/>
          <w:iCs/>
          <w:u w:val="single"/>
        </w:rPr>
        <w:t xml:space="preserve"> nekretnin</w:t>
      </w:r>
      <w:r>
        <w:rPr>
          <w:rFonts w:ascii="Arial Narrow" w:hAnsi="Arial Narrow" w:cs="Arial"/>
          <w:b/>
          <w:bCs/>
          <w:i/>
          <w:iCs/>
          <w:u w:val="single"/>
        </w:rPr>
        <w:t xml:space="preserve">u u Splitu, Etaža-14  </w:t>
      </w:r>
      <w:r w:rsidRPr="00D15445">
        <w:rPr>
          <w:rFonts w:ascii="Arial Narrow" w:hAnsi="Arial Narrow" w:cs="Arial"/>
          <w:b/>
          <w:bCs/>
          <w:i/>
          <w:iCs/>
          <w:u w:val="single"/>
        </w:rPr>
        <w:t xml:space="preserve">iznose ukupno </w:t>
      </w:r>
      <w:r>
        <w:rPr>
          <w:rFonts w:ascii="Arial Narrow" w:hAnsi="Arial Narrow" w:cs="Arial"/>
          <w:b/>
          <w:bCs/>
          <w:i/>
          <w:iCs/>
          <w:u w:val="single"/>
        </w:rPr>
        <w:t>1</w:t>
      </w:r>
      <w:r w:rsidR="00BE1922">
        <w:rPr>
          <w:rFonts w:ascii="Arial Narrow" w:hAnsi="Arial Narrow" w:cs="Arial"/>
          <w:b/>
          <w:bCs/>
          <w:i/>
          <w:iCs/>
          <w:u w:val="single"/>
        </w:rPr>
        <w:t>38.917,59</w:t>
      </w:r>
      <w:r w:rsidRPr="00D15445">
        <w:rPr>
          <w:rFonts w:ascii="Arial Narrow" w:hAnsi="Arial Narrow" w:cs="Arial"/>
          <w:b/>
          <w:bCs/>
          <w:i/>
          <w:iCs/>
          <w:u w:val="single"/>
        </w:rPr>
        <w:t xml:space="preserve"> kn</w:t>
      </w:r>
      <w:r w:rsidRPr="00285255">
        <w:rPr>
          <w:rFonts w:ascii="Arial Narrow" w:hAnsi="Arial Narrow" w:cs="Arial"/>
          <w:b/>
          <w:bCs/>
          <w:i/>
          <w:iCs/>
        </w:rPr>
        <w:t xml:space="preserve"> </w:t>
      </w:r>
      <w:r w:rsidRPr="00DE7ACF">
        <w:rPr>
          <w:rFonts w:ascii="Arial Narrow" w:hAnsi="Arial Narrow" w:cs="Arial"/>
          <w:i/>
          <w:iCs/>
        </w:rPr>
        <w:t xml:space="preserve">(direktni trošak = </w:t>
      </w:r>
      <w:r w:rsidR="00BE1922">
        <w:rPr>
          <w:rFonts w:ascii="Arial Narrow" w:hAnsi="Arial Narrow" w:cs="Arial"/>
          <w:i/>
          <w:iCs/>
        </w:rPr>
        <w:t>114.775,61</w:t>
      </w:r>
      <w:r>
        <w:rPr>
          <w:rFonts w:ascii="Arial Narrow" w:hAnsi="Arial Narrow" w:cs="Arial"/>
          <w:i/>
          <w:iCs/>
        </w:rPr>
        <w:t xml:space="preserve"> </w:t>
      </w:r>
      <w:r w:rsidRPr="00DE7ACF">
        <w:rPr>
          <w:rFonts w:ascii="Arial Narrow" w:hAnsi="Arial Narrow" w:cs="Tahoma"/>
          <w:i/>
          <w:iCs/>
        </w:rPr>
        <w:t>kn + indirektni trošak =</w:t>
      </w:r>
      <w:r>
        <w:rPr>
          <w:rFonts w:ascii="Arial Narrow" w:hAnsi="Arial Narrow" w:cs="Tahoma"/>
          <w:i/>
          <w:iCs/>
        </w:rPr>
        <w:t xml:space="preserve"> 24.142,43</w:t>
      </w:r>
      <w:r w:rsidRPr="00DE7ACF">
        <w:rPr>
          <w:rFonts w:ascii="Arial Narrow" w:hAnsi="Arial Narrow" w:cs="Arial"/>
          <w:i/>
          <w:iCs/>
        </w:rPr>
        <w:t xml:space="preserve"> kn).</w:t>
      </w:r>
    </w:p>
    <w:p w14:paraId="23A7F594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</w:p>
    <w:p w14:paraId="7D84E7A2" w14:textId="1596E773" w:rsidR="00503A73" w:rsidRDefault="00503A73" w:rsidP="00503A73">
      <w:pPr>
        <w:spacing w:line="288" w:lineRule="auto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 xml:space="preserve">Umanjenjem iznosa </w:t>
      </w:r>
      <w:proofErr w:type="spellStart"/>
      <w:r>
        <w:rPr>
          <w:rFonts w:ascii="Arial Narrow" w:hAnsi="Arial Narrow" w:cs="Arial"/>
        </w:rPr>
        <w:t>kupovnine</w:t>
      </w:r>
      <w:proofErr w:type="spellEnd"/>
      <w:r>
        <w:rPr>
          <w:rFonts w:ascii="Arial Narrow" w:hAnsi="Arial Narrow" w:cs="Arial"/>
        </w:rPr>
        <w:t xml:space="preserve"> od 1.295.000,00 kn za troškove unovčenja nekretnine kao predmeta </w:t>
      </w:r>
      <w:proofErr w:type="spellStart"/>
      <w:r>
        <w:rPr>
          <w:rFonts w:ascii="Arial Narrow" w:hAnsi="Arial Narrow" w:cs="Arial"/>
        </w:rPr>
        <w:t>razlučnog</w:t>
      </w:r>
      <w:proofErr w:type="spellEnd"/>
      <w:r>
        <w:rPr>
          <w:rFonts w:ascii="Arial Narrow" w:hAnsi="Arial Narrow" w:cs="Arial"/>
        </w:rPr>
        <w:t xml:space="preserve"> prava u iznosu od </w:t>
      </w:r>
      <w:r w:rsidR="00BE1922">
        <w:rPr>
          <w:rFonts w:ascii="Arial Narrow" w:hAnsi="Arial Narrow" w:cs="Arial"/>
        </w:rPr>
        <w:t>138.917,59</w:t>
      </w:r>
      <w:r>
        <w:rPr>
          <w:rFonts w:ascii="Arial Narrow" w:hAnsi="Arial Narrow" w:cs="Arial"/>
        </w:rPr>
        <w:t xml:space="preserve"> kn dolazi se do </w:t>
      </w:r>
      <w:r w:rsidRPr="00DE7ACF">
        <w:rPr>
          <w:rFonts w:ascii="Arial Narrow" w:hAnsi="Arial Narrow" w:cs="Arial"/>
          <w:b/>
          <w:bCs/>
          <w:u w:val="single"/>
        </w:rPr>
        <w:t>iznosa od 1.1</w:t>
      </w:r>
      <w:r w:rsidR="00BE1922">
        <w:rPr>
          <w:rFonts w:ascii="Arial Narrow" w:hAnsi="Arial Narrow" w:cs="Arial"/>
          <w:b/>
          <w:bCs/>
          <w:u w:val="single"/>
        </w:rPr>
        <w:t>56.082,41</w:t>
      </w:r>
      <w:r w:rsidRPr="00DE7ACF">
        <w:rPr>
          <w:rFonts w:ascii="Arial Narrow" w:hAnsi="Arial Narrow" w:cs="Arial"/>
          <w:u w:val="single"/>
        </w:rPr>
        <w:t xml:space="preserve"> </w:t>
      </w:r>
      <w:r w:rsidRPr="00DE7ACF">
        <w:rPr>
          <w:rFonts w:ascii="Arial Narrow" w:hAnsi="Arial Narrow" w:cs="Arial"/>
          <w:b/>
          <w:bCs/>
          <w:u w:val="single"/>
        </w:rPr>
        <w:t>kn</w:t>
      </w:r>
      <w:r w:rsidRPr="00FB533C">
        <w:rPr>
          <w:rFonts w:ascii="Arial Narrow" w:hAnsi="Arial Narrow" w:cs="Arial"/>
          <w:b/>
          <w:bCs/>
        </w:rPr>
        <w:t xml:space="preserve"> </w:t>
      </w:r>
      <w:r w:rsidRPr="00E84915">
        <w:rPr>
          <w:rFonts w:ascii="Arial Narrow" w:hAnsi="Arial Narrow" w:cs="Arial"/>
          <w:b/>
          <w:bCs/>
        </w:rPr>
        <w:t xml:space="preserve">za namirenje tražbine </w:t>
      </w:r>
      <w:proofErr w:type="spellStart"/>
      <w:r w:rsidRPr="00E84915">
        <w:rPr>
          <w:rFonts w:ascii="Arial Narrow" w:hAnsi="Arial Narrow" w:cs="Arial"/>
          <w:b/>
          <w:bCs/>
        </w:rPr>
        <w:t>razlučnog</w:t>
      </w:r>
      <w:proofErr w:type="spellEnd"/>
      <w:r w:rsidRPr="00E84915">
        <w:rPr>
          <w:rFonts w:ascii="Arial Narrow" w:hAnsi="Arial Narrow" w:cs="Arial"/>
          <w:b/>
          <w:bCs/>
        </w:rPr>
        <w:t xml:space="preserve"> vjerovnika </w:t>
      </w:r>
      <w:r>
        <w:rPr>
          <w:rFonts w:ascii="Arial Narrow" w:hAnsi="Arial Narrow" w:cs="Arial"/>
          <w:b/>
          <w:bCs/>
        </w:rPr>
        <w:t xml:space="preserve">CREDO BANKA d.d. u stečaju, Split, </w:t>
      </w:r>
      <w:r w:rsidRPr="00490CAE">
        <w:rPr>
          <w:rFonts w:ascii="Arial Narrow" w:hAnsi="Arial Narrow" w:cs="Arial"/>
          <w:b/>
          <w:bCs/>
        </w:rPr>
        <w:t>Biha</w:t>
      </w:r>
      <w:r w:rsidR="00BE1922">
        <w:rPr>
          <w:rFonts w:ascii="Arial Narrow" w:hAnsi="Arial Narrow" w:cs="Arial"/>
          <w:b/>
          <w:bCs/>
        </w:rPr>
        <w:t>ć</w:t>
      </w:r>
      <w:r w:rsidRPr="00490CAE">
        <w:rPr>
          <w:rFonts w:ascii="Arial Narrow" w:hAnsi="Arial Narrow" w:cs="Arial"/>
          <w:b/>
          <w:bCs/>
        </w:rPr>
        <w:t>ka 2.,OIB:94141384086</w:t>
      </w:r>
      <w:r>
        <w:rPr>
          <w:rFonts w:ascii="Arial Narrow" w:hAnsi="Arial Narrow" w:cs="Arial"/>
          <w:b/>
          <w:bCs/>
        </w:rPr>
        <w:t xml:space="preserve"> </w:t>
      </w:r>
      <w:r w:rsidRPr="00E84915">
        <w:rPr>
          <w:rFonts w:ascii="Arial Narrow" w:hAnsi="Arial Narrow"/>
        </w:rPr>
        <w:t xml:space="preserve">kao prvo upisanog </w:t>
      </w:r>
      <w:proofErr w:type="spellStart"/>
      <w:r w:rsidRPr="00E84915">
        <w:rPr>
          <w:rFonts w:ascii="Arial Narrow" w:hAnsi="Arial Narrow"/>
        </w:rPr>
        <w:t>razlučnog</w:t>
      </w:r>
      <w:proofErr w:type="spellEnd"/>
      <w:r w:rsidRPr="00E84915">
        <w:rPr>
          <w:rFonts w:ascii="Arial Narrow" w:hAnsi="Arial Narrow"/>
        </w:rPr>
        <w:t xml:space="preserve"> vjerovnika na </w:t>
      </w:r>
      <w:r>
        <w:rPr>
          <w:rFonts w:ascii="Arial Narrow" w:hAnsi="Arial Narrow"/>
        </w:rPr>
        <w:t>unovčenoj nekretnini u Splitu Etaža-14.</w:t>
      </w:r>
    </w:p>
    <w:p w14:paraId="6EB72CE2" w14:textId="77777777" w:rsidR="00503A73" w:rsidRDefault="00503A73" w:rsidP="00503A73">
      <w:pPr>
        <w:spacing w:line="288" w:lineRule="auto"/>
        <w:jc w:val="both"/>
        <w:rPr>
          <w:rFonts w:ascii="Arial Narrow" w:hAnsi="Arial Narrow"/>
          <w:i/>
          <w:iCs/>
        </w:rPr>
      </w:pPr>
      <w:r w:rsidRPr="00491CAC">
        <w:rPr>
          <w:rFonts w:ascii="Arial Narrow" w:hAnsi="Arial Narrow"/>
          <w:i/>
          <w:iCs/>
        </w:rPr>
        <w:t xml:space="preserve">Tražbina </w:t>
      </w:r>
      <w:proofErr w:type="spellStart"/>
      <w:r w:rsidRPr="00491CAC">
        <w:rPr>
          <w:rFonts w:ascii="Arial Narrow" w:hAnsi="Arial Narrow"/>
          <w:i/>
          <w:iCs/>
        </w:rPr>
        <w:t>razlučnog</w:t>
      </w:r>
      <w:proofErr w:type="spellEnd"/>
      <w:r w:rsidRPr="00491CAC">
        <w:rPr>
          <w:rFonts w:ascii="Arial Narrow" w:hAnsi="Arial Narrow"/>
          <w:i/>
          <w:iCs/>
        </w:rPr>
        <w:t xml:space="preserve"> vjerovnika prema pravomoćnom rješenju o utvrđenim tražbinama od 15.06.2018. utvrđena je u ukupnom iznosu od 12.267.468,76 kn, time da je dio te tražbine podmiren i to</w:t>
      </w:r>
      <w:r>
        <w:rPr>
          <w:rFonts w:ascii="Arial Narrow" w:hAnsi="Arial Narrow"/>
          <w:i/>
          <w:iCs/>
        </w:rPr>
        <w:t xml:space="preserve"> u ukupnom iznosu od 1.937.244,87 kn </w:t>
      </w:r>
      <w:r w:rsidRPr="00491CAC">
        <w:rPr>
          <w:rFonts w:ascii="Arial Narrow" w:hAnsi="Arial Narrow"/>
          <w:i/>
          <w:iCs/>
        </w:rPr>
        <w:t>(</w:t>
      </w:r>
      <w:r>
        <w:rPr>
          <w:rFonts w:ascii="Arial Narrow" w:hAnsi="Arial Narrow"/>
          <w:i/>
          <w:iCs/>
        </w:rPr>
        <w:t xml:space="preserve">iznos od 987.244,87 kn </w:t>
      </w:r>
      <w:r w:rsidRPr="00491CAC">
        <w:rPr>
          <w:rFonts w:ascii="Arial Narrow" w:hAnsi="Arial Narrow"/>
          <w:i/>
          <w:iCs/>
        </w:rPr>
        <w:t xml:space="preserve">unovčenjem nekretnine – stana direktora kao jamca i drugo </w:t>
      </w:r>
      <w:proofErr w:type="spellStart"/>
      <w:r w:rsidRPr="00491CAC">
        <w:rPr>
          <w:rFonts w:ascii="Arial Narrow" w:hAnsi="Arial Narrow"/>
          <w:i/>
          <w:iCs/>
        </w:rPr>
        <w:t>ovršenika</w:t>
      </w:r>
      <w:proofErr w:type="spellEnd"/>
      <w:r w:rsidRPr="00491CAC">
        <w:rPr>
          <w:rFonts w:ascii="Arial Narrow" w:hAnsi="Arial Narrow"/>
          <w:i/>
          <w:iCs/>
        </w:rPr>
        <w:t xml:space="preserve"> Mili </w:t>
      </w:r>
      <w:proofErr w:type="spellStart"/>
      <w:r w:rsidRPr="00491CAC">
        <w:rPr>
          <w:rFonts w:ascii="Arial Narrow" w:hAnsi="Arial Narrow"/>
          <w:i/>
          <w:iCs/>
        </w:rPr>
        <w:t>Mišljenčevića</w:t>
      </w:r>
      <w:proofErr w:type="spellEnd"/>
      <w:r w:rsidRPr="00491CAC">
        <w:rPr>
          <w:rFonts w:ascii="Arial Narrow" w:hAnsi="Arial Narrow"/>
          <w:i/>
          <w:iCs/>
        </w:rPr>
        <w:t xml:space="preserve"> u ovršnom postupku Ovr-2438/2020 pred Općinskim sudom u Splitu prema rješenju o namirenju od</w:t>
      </w:r>
      <w:r>
        <w:rPr>
          <w:rFonts w:ascii="Arial Narrow" w:hAnsi="Arial Narrow"/>
          <w:i/>
          <w:iCs/>
        </w:rPr>
        <w:t xml:space="preserve"> 03.02.2022</w:t>
      </w:r>
      <w:r w:rsidRPr="00491CAC">
        <w:rPr>
          <w:rFonts w:ascii="Arial Narrow" w:hAnsi="Arial Narrow"/>
          <w:i/>
          <w:iCs/>
        </w:rPr>
        <w:t xml:space="preserve">. te </w:t>
      </w:r>
      <w:r>
        <w:rPr>
          <w:rFonts w:ascii="Arial Narrow" w:hAnsi="Arial Narrow"/>
          <w:i/>
          <w:iCs/>
        </w:rPr>
        <w:t xml:space="preserve">iznos od </w:t>
      </w:r>
      <w:r w:rsidRPr="00491CAC">
        <w:rPr>
          <w:rFonts w:ascii="Arial Narrow" w:hAnsi="Arial Narrow"/>
          <w:i/>
          <w:iCs/>
        </w:rPr>
        <w:t>950.000,00 kn</w:t>
      </w:r>
      <w:r>
        <w:rPr>
          <w:rFonts w:ascii="Arial Narrow" w:hAnsi="Arial Narrow"/>
          <w:i/>
          <w:iCs/>
        </w:rPr>
        <w:t xml:space="preserve"> </w:t>
      </w:r>
      <w:r w:rsidRPr="00491CAC">
        <w:rPr>
          <w:rFonts w:ascii="Arial Narrow" w:hAnsi="Arial Narrow"/>
          <w:i/>
          <w:iCs/>
        </w:rPr>
        <w:t>unovčenjem nekretnine na otoku Čiovu prema Sporazumu o prodaji nekretnine i namirenju od 01.06.2021.)</w:t>
      </w:r>
    </w:p>
    <w:p w14:paraId="0441BDD6" w14:textId="1617CD22" w:rsidR="00503A73" w:rsidRDefault="00503A73" w:rsidP="00503A73">
      <w:pPr>
        <w:spacing w:line="288" w:lineRule="auto"/>
        <w:jc w:val="both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Stoga će iznosom od 1.1</w:t>
      </w:r>
      <w:r w:rsidR="00BE1922">
        <w:rPr>
          <w:rFonts w:ascii="Arial Narrow" w:hAnsi="Arial Narrow"/>
          <w:i/>
          <w:iCs/>
        </w:rPr>
        <w:t>56.082,41</w:t>
      </w:r>
      <w:r>
        <w:rPr>
          <w:rFonts w:ascii="Arial Narrow" w:hAnsi="Arial Narrow"/>
          <w:i/>
          <w:iCs/>
        </w:rPr>
        <w:t xml:space="preserve"> kn biti podmiren tek dio preostale nepodmirene tražbine ovog vjerovnika.</w:t>
      </w:r>
    </w:p>
    <w:p w14:paraId="0413DA3B" w14:textId="77777777" w:rsidR="00064C67" w:rsidRDefault="00064C67" w:rsidP="00503A73">
      <w:pPr>
        <w:spacing w:line="288" w:lineRule="auto"/>
        <w:jc w:val="center"/>
        <w:rPr>
          <w:rFonts w:ascii="Arial Narrow" w:hAnsi="Arial Narrow" w:cs="Arial"/>
        </w:rPr>
      </w:pPr>
    </w:p>
    <w:p w14:paraId="01643B8A" w14:textId="6FAA6785" w:rsidR="00503A73" w:rsidRDefault="00503A73" w:rsidP="00503A73">
      <w:pPr>
        <w:spacing w:line="288" w:lineRule="auto"/>
        <w:jc w:val="center"/>
        <w:rPr>
          <w:rFonts w:ascii="Arial Narrow" w:hAnsi="Arial Narrow" w:cs="Arial"/>
        </w:rPr>
      </w:pPr>
      <w:r w:rsidRPr="00F77547">
        <w:rPr>
          <w:rFonts w:ascii="Arial Narrow" w:hAnsi="Arial Narrow" w:cs="Arial"/>
        </w:rPr>
        <w:t>***</w:t>
      </w:r>
    </w:p>
    <w:p w14:paraId="77524B81" w14:textId="77777777" w:rsidR="009E7839" w:rsidRDefault="009E7839" w:rsidP="00503A73">
      <w:pPr>
        <w:spacing w:line="288" w:lineRule="auto"/>
        <w:jc w:val="center"/>
        <w:rPr>
          <w:rFonts w:ascii="Arial Narrow" w:hAnsi="Arial Narrow" w:cs="Arial"/>
        </w:rPr>
      </w:pPr>
    </w:p>
    <w:p w14:paraId="7D4CCBF6" w14:textId="1E419A64" w:rsidR="00503A73" w:rsidRDefault="00503A73" w:rsidP="00503A73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 svrhu provedbe diobe stečajne mase iz </w:t>
      </w:r>
      <w:proofErr w:type="spellStart"/>
      <w:r>
        <w:rPr>
          <w:rFonts w:ascii="Arial Narrow" w:hAnsi="Arial Narrow" w:cs="Arial"/>
        </w:rPr>
        <w:t>kupovnine</w:t>
      </w:r>
      <w:proofErr w:type="spellEnd"/>
      <w:r>
        <w:rPr>
          <w:rFonts w:ascii="Arial Narrow" w:hAnsi="Arial Narrow" w:cs="Arial"/>
        </w:rPr>
        <w:t xml:space="preserve"> ostvarene unovčenjem nekretnine u Splitu, Etaža -14 kao predmeta </w:t>
      </w:r>
      <w:proofErr w:type="spellStart"/>
      <w:r>
        <w:rPr>
          <w:rFonts w:ascii="Arial Narrow" w:hAnsi="Arial Narrow" w:cs="Arial"/>
        </w:rPr>
        <w:t>razlučnog</w:t>
      </w:r>
      <w:proofErr w:type="spellEnd"/>
      <w:r>
        <w:rPr>
          <w:rFonts w:ascii="Arial Narrow" w:hAnsi="Arial Narrow" w:cs="Arial"/>
        </w:rPr>
        <w:t xml:space="preserve"> prava, stečajni upravitelj </w:t>
      </w:r>
      <w:r w:rsidRPr="00FB2AFD">
        <w:rPr>
          <w:rFonts w:ascii="Arial Narrow" w:hAnsi="Arial Narrow" w:cs="Arial"/>
          <w:u w:val="single"/>
        </w:rPr>
        <w:t>predlaže</w:t>
      </w:r>
      <w:r w:rsidRPr="00D15445">
        <w:rPr>
          <w:rFonts w:ascii="Arial Narrow" w:hAnsi="Arial Narrow" w:cs="Arial"/>
        </w:rPr>
        <w:t>:</w:t>
      </w:r>
    </w:p>
    <w:p w14:paraId="55CCA3AD" w14:textId="77777777" w:rsidR="0083650B" w:rsidRDefault="0083650B" w:rsidP="00503A73">
      <w:pPr>
        <w:spacing w:line="288" w:lineRule="auto"/>
        <w:jc w:val="both"/>
        <w:rPr>
          <w:rFonts w:ascii="Arial Narrow" w:hAnsi="Arial Narrow" w:cs="Arial"/>
        </w:rPr>
      </w:pPr>
    </w:p>
    <w:p w14:paraId="06398A5E" w14:textId="2D106A41" w:rsidR="00503A73" w:rsidRDefault="00503A73" w:rsidP="00503A73">
      <w:pPr>
        <w:spacing w:line="288" w:lineRule="auto"/>
        <w:ind w:firstLine="708"/>
        <w:jc w:val="both"/>
        <w:rPr>
          <w:rFonts w:ascii="Arial Narrow" w:hAnsi="Arial Narrow" w:cs="Arial"/>
          <w:b/>
          <w:bCs/>
        </w:rPr>
      </w:pPr>
      <w:r w:rsidRPr="006A0587">
        <w:rPr>
          <w:rFonts w:ascii="Arial Narrow" w:hAnsi="Arial Narrow" w:cs="Arial"/>
        </w:rPr>
        <w:t xml:space="preserve">» </w:t>
      </w:r>
      <w:r>
        <w:rPr>
          <w:rFonts w:ascii="Arial Narrow" w:hAnsi="Arial Narrow" w:cs="Arial"/>
        </w:rPr>
        <w:t xml:space="preserve">   </w:t>
      </w:r>
      <w:r w:rsidRPr="006A0587">
        <w:rPr>
          <w:rFonts w:ascii="Arial Narrow" w:hAnsi="Arial Narrow" w:cs="Arial"/>
          <w:b/>
          <w:bCs/>
        </w:rPr>
        <w:t xml:space="preserve">donošenje rješenja o </w:t>
      </w:r>
      <w:r>
        <w:rPr>
          <w:rFonts w:ascii="Arial Narrow" w:hAnsi="Arial Narrow" w:cs="Arial"/>
          <w:b/>
          <w:bCs/>
        </w:rPr>
        <w:t xml:space="preserve">namirenju iz unovčene nekretnine – poslovni prostor Etaža -14 u </w:t>
      </w:r>
      <w:r w:rsidR="00BE1922">
        <w:rPr>
          <w:rFonts w:ascii="Arial Narrow" w:hAnsi="Arial Narrow" w:cs="Arial"/>
          <w:b/>
          <w:bCs/>
        </w:rPr>
        <w:t xml:space="preserve">Splitu, Varaždinska 53. u </w:t>
      </w:r>
      <w:r>
        <w:rPr>
          <w:rFonts w:ascii="Arial Narrow" w:hAnsi="Arial Narrow" w:cs="Arial"/>
          <w:b/>
          <w:bCs/>
        </w:rPr>
        <w:t>iznosu od 1.295.000,00 kn radi:</w:t>
      </w:r>
    </w:p>
    <w:p w14:paraId="69C90632" w14:textId="77777777" w:rsidR="00BE1922" w:rsidRDefault="00BE1922" w:rsidP="00503A73">
      <w:pPr>
        <w:spacing w:line="288" w:lineRule="auto"/>
        <w:ind w:firstLine="708"/>
        <w:jc w:val="both"/>
        <w:rPr>
          <w:rFonts w:ascii="Arial Narrow" w:hAnsi="Arial Narrow" w:cs="Arial"/>
          <w:b/>
          <w:bCs/>
        </w:rPr>
      </w:pPr>
    </w:p>
    <w:p w14:paraId="687DE9AD" w14:textId="77777777" w:rsidR="00503A73" w:rsidRPr="00491CAC" w:rsidRDefault="00503A73" w:rsidP="00503A73">
      <w:pPr>
        <w:pStyle w:val="Odlomakpopisa"/>
        <w:numPr>
          <w:ilvl w:val="0"/>
          <w:numId w:val="7"/>
        </w:numPr>
        <w:spacing w:line="288" w:lineRule="auto"/>
        <w:jc w:val="both"/>
        <w:rPr>
          <w:rFonts w:ascii="Arial Narrow" w:hAnsi="Arial Narrow" w:cs="Arial"/>
          <w:b/>
          <w:bCs/>
        </w:rPr>
      </w:pPr>
      <w:r w:rsidRPr="00491CAC">
        <w:rPr>
          <w:rFonts w:ascii="Arial Narrow" w:hAnsi="Arial Narrow" w:cs="Arial"/>
          <w:b/>
          <w:bCs/>
        </w:rPr>
        <w:t>namirenja troškova unovčenja u skladu sa čl. 248.st.1.t.1. u svezi čl. 254.st.3. SZ u iznosu od</w:t>
      </w:r>
    </w:p>
    <w:p w14:paraId="417A6E29" w14:textId="2F57FA16" w:rsidR="00503A73" w:rsidRDefault="00503A73" w:rsidP="00503A73">
      <w:pPr>
        <w:spacing w:line="288" w:lineRule="auto"/>
        <w:jc w:val="both"/>
        <w:rPr>
          <w:rFonts w:ascii="Arial Narrow" w:hAnsi="Arial Narrow" w:cs="Arial"/>
          <w:b/>
          <w:bCs/>
        </w:rPr>
      </w:pPr>
      <w:r w:rsidRPr="00491CAC">
        <w:rPr>
          <w:rFonts w:ascii="Arial Narrow" w:hAnsi="Arial Narrow" w:cs="Arial"/>
          <w:b/>
          <w:bCs/>
          <w:u w:val="single"/>
        </w:rPr>
        <w:t>1</w:t>
      </w:r>
      <w:r w:rsidR="00BE1922">
        <w:rPr>
          <w:rFonts w:ascii="Arial Narrow" w:hAnsi="Arial Narrow" w:cs="Arial"/>
          <w:b/>
          <w:bCs/>
          <w:u w:val="single"/>
        </w:rPr>
        <w:t xml:space="preserve">38.917,59 </w:t>
      </w:r>
      <w:r w:rsidRPr="00491CAC">
        <w:rPr>
          <w:rFonts w:ascii="Arial Narrow" w:hAnsi="Arial Narrow" w:cs="Arial"/>
          <w:b/>
          <w:bCs/>
          <w:u w:val="single"/>
        </w:rPr>
        <w:t>kn</w:t>
      </w:r>
      <w:r>
        <w:rPr>
          <w:rFonts w:ascii="Arial Narrow" w:hAnsi="Arial Narrow" w:cs="Arial"/>
          <w:b/>
          <w:bCs/>
        </w:rPr>
        <w:t xml:space="preserve">, </w:t>
      </w:r>
      <w:r w:rsidRPr="002A72AD">
        <w:rPr>
          <w:rFonts w:ascii="Arial Narrow" w:hAnsi="Arial Narrow" w:cs="Arial"/>
          <w:b/>
          <w:bCs/>
        </w:rPr>
        <w:t xml:space="preserve">isplatom na račun stečajnog dužnika </w:t>
      </w:r>
      <w:r>
        <w:rPr>
          <w:rFonts w:ascii="Arial Narrow" w:hAnsi="Arial Narrow" w:cs="Arial"/>
          <w:b/>
          <w:bCs/>
        </w:rPr>
        <w:t>ARCA MERCATUS</w:t>
      </w:r>
      <w:r w:rsidRPr="002A72AD">
        <w:rPr>
          <w:rFonts w:ascii="Arial Narrow" w:hAnsi="Arial Narrow" w:cs="Arial"/>
          <w:b/>
          <w:bCs/>
        </w:rPr>
        <w:t xml:space="preserve"> d.o.o. u stečaju broj: </w:t>
      </w:r>
    </w:p>
    <w:p w14:paraId="10E0EC58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  <w:b/>
          <w:bCs/>
        </w:rPr>
      </w:pPr>
      <w:r w:rsidRPr="002A72AD">
        <w:rPr>
          <w:rFonts w:ascii="Arial Narrow" w:hAnsi="Arial Narrow" w:cs="Arial"/>
          <w:b/>
          <w:bCs/>
        </w:rPr>
        <w:t>IBAN HR</w:t>
      </w:r>
      <w:r>
        <w:rPr>
          <w:rFonts w:ascii="Arial Narrow" w:hAnsi="Arial Narrow" w:cs="Arial"/>
          <w:b/>
          <w:bCs/>
        </w:rPr>
        <w:t>53</w:t>
      </w:r>
      <w:r w:rsidRPr="002A72AD">
        <w:rPr>
          <w:rFonts w:ascii="Arial Narrow" w:hAnsi="Arial Narrow" w:cs="Arial"/>
          <w:b/>
          <w:bCs/>
        </w:rPr>
        <w:t>23</w:t>
      </w:r>
      <w:r>
        <w:rPr>
          <w:rFonts w:ascii="Arial Narrow" w:hAnsi="Arial Narrow" w:cs="Arial"/>
          <w:b/>
          <w:bCs/>
        </w:rPr>
        <w:t>40009</w:t>
      </w:r>
      <w:r w:rsidRPr="002A72AD">
        <w:rPr>
          <w:rFonts w:ascii="Arial Narrow" w:hAnsi="Arial Narrow" w:cs="Arial"/>
          <w:b/>
          <w:bCs/>
        </w:rPr>
        <w:t>11</w:t>
      </w:r>
      <w:r>
        <w:rPr>
          <w:rFonts w:ascii="Arial Narrow" w:hAnsi="Arial Narrow" w:cs="Arial"/>
          <w:b/>
          <w:bCs/>
        </w:rPr>
        <w:t>90026412</w:t>
      </w:r>
      <w:r w:rsidRPr="002A72AD">
        <w:rPr>
          <w:rFonts w:ascii="Arial Narrow" w:hAnsi="Arial Narrow" w:cs="Arial"/>
          <w:b/>
          <w:bCs/>
        </w:rPr>
        <w:t xml:space="preserve"> otvoren kod </w:t>
      </w:r>
      <w:r>
        <w:rPr>
          <w:rFonts w:ascii="Arial Narrow" w:hAnsi="Arial Narrow" w:cs="Arial"/>
          <w:b/>
          <w:bCs/>
        </w:rPr>
        <w:t xml:space="preserve">PBZ </w:t>
      </w:r>
      <w:r w:rsidRPr="002A72AD">
        <w:rPr>
          <w:rFonts w:ascii="Arial Narrow" w:hAnsi="Arial Narrow" w:cs="Arial"/>
          <w:b/>
          <w:bCs/>
        </w:rPr>
        <w:t xml:space="preserve">d.d. </w:t>
      </w:r>
    </w:p>
    <w:p w14:paraId="1FD7B075" w14:textId="77777777" w:rsidR="00503A73" w:rsidRPr="002A72AD" w:rsidRDefault="00503A73" w:rsidP="00503A73">
      <w:pPr>
        <w:spacing w:line="288" w:lineRule="auto"/>
        <w:jc w:val="center"/>
        <w:rPr>
          <w:rFonts w:ascii="Arial Narrow" w:hAnsi="Arial Narrow" w:cs="Arial"/>
          <w:b/>
          <w:bCs/>
        </w:rPr>
      </w:pPr>
      <w:r w:rsidRPr="002A72AD">
        <w:rPr>
          <w:rFonts w:ascii="Arial Narrow" w:hAnsi="Arial Narrow" w:cs="Arial"/>
          <w:b/>
          <w:bCs/>
        </w:rPr>
        <w:t>i</w:t>
      </w:r>
    </w:p>
    <w:p w14:paraId="30992CBB" w14:textId="54CBBE2C" w:rsidR="00503A73" w:rsidRPr="00491CAC" w:rsidRDefault="00503A73" w:rsidP="00503A73">
      <w:pPr>
        <w:pStyle w:val="Odlomakpopisa"/>
        <w:numPr>
          <w:ilvl w:val="0"/>
          <w:numId w:val="7"/>
        </w:numPr>
        <w:spacing w:line="288" w:lineRule="auto"/>
        <w:jc w:val="both"/>
        <w:rPr>
          <w:rFonts w:ascii="Arial Narrow" w:hAnsi="Arial Narrow" w:cs="Arial"/>
          <w:b/>
          <w:bCs/>
        </w:rPr>
      </w:pPr>
      <w:r w:rsidRPr="00491CAC">
        <w:rPr>
          <w:rFonts w:ascii="Arial Narrow" w:hAnsi="Arial Narrow" w:cs="Arial"/>
          <w:b/>
          <w:bCs/>
        </w:rPr>
        <w:t xml:space="preserve">namirenja dijela tražbine </w:t>
      </w:r>
      <w:proofErr w:type="spellStart"/>
      <w:r w:rsidRPr="00491CAC">
        <w:rPr>
          <w:rFonts w:ascii="Arial Narrow" w:hAnsi="Arial Narrow" w:cs="Arial"/>
          <w:b/>
          <w:bCs/>
        </w:rPr>
        <w:t>razlučnog</w:t>
      </w:r>
      <w:proofErr w:type="spellEnd"/>
      <w:r w:rsidRPr="00491CAC">
        <w:rPr>
          <w:rFonts w:ascii="Arial Narrow" w:hAnsi="Arial Narrow" w:cs="Arial"/>
          <w:b/>
          <w:bCs/>
        </w:rPr>
        <w:t xml:space="preserve"> vjerovnika </w:t>
      </w:r>
      <w:bookmarkStart w:id="15" w:name="_Hlk104204408"/>
      <w:r w:rsidRPr="00491CAC">
        <w:rPr>
          <w:rFonts w:ascii="Arial Narrow" w:hAnsi="Arial Narrow" w:cs="Arial"/>
          <w:b/>
          <w:bCs/>
        </w:rPr>
        <w:t xml:space="preserve">CREDO BANKA d.d. u stečaju, Split, </w:t>
      </w:r>
      <w:bookmarkEnd w:id="15"/>
      <w:r w:rsidRPr="00491CAC">
        <w:rPr>
          <w:rFonts w:ascii="Arial Narrow" w:hAnsi="Arial Narrow" w:cs="Arial"/>
          <w:b/>
          <w:bCs/>
        </w:rPr>
        <w:t>Biha</w:t>
      </w:r>
      <w:r w:rsidR="00BE1922">
        <w:rPr>
          <w:rFonts w:ascii="Arial Narrow" w:hAnsi="Arial Narrow" w:cs="Arial"/>
          <w:b/>
          <w:bCs/>
        </w:rPr>
        <w:t>ć</w:t>
      </w:r>
      <w:r w:rsidRPr="00491CAC">
        <w:rPr>
          <w:rFonts w:ascii="Arial Narrow" w:hAnsi="Arial Narrow" w:cs="Arial"/>
          <w:b/>
          <w:bCs/>
        </w:rPr>
        <w:t>ka</w:t>
      </w:r>
    </w:p>
    <w:p w14:paraId="7F55CC8F" w14:textId="47FF6D49" w:rsidR="00503A73" w:rsidRDefault="00503A73" w:rsidP="00503A73">
      <w:pPr>
        <w:spacing w:line="288" w:lineRule="auto"/>
        <w:jc w:val="both"/>
        <w:rPr>
          <w:rFonts w:ascii="Arial Narrow" w:hAnsi="Arial Narrow" w:cs="Arial"/>
          <w:b/>
          <w:bCs/>
        </w:rPr>
      </w:pPr>
      <w:r w:rsidRPr="00490CAE">
        <w:rPr>
          <w:rFonts w:ascii="Arial Narrow" w:hAnsi="Arial Narrow" w:cs="Arial"/>
          <w:b/>
          <w:bCs/>
        </w:rPr>
        <w:t>2.,</w:t>
      </w:r>
      <w:r>
        <w:rPr>
          <w:rFonts w:ascii="Arial Narrow" w:hAnsi="Arial Narrow" w:cs="Arial"/>
          <w:b/>
          <w:bCs/>
        </w:rPr>
        <w:t xml:space="preserve"> </w:t>
      </w:r>
      <w:r w:rsidRPr="00490CAE">
        <w:rPr>
          <w:rFonts w:ascii="Arial Narrow" w:hAnsi="Arial Narrow" w:cs="Arial"/>
          <w:b/>
          <w:bCs/>
        </w:rPr>
        <w:t>OIB:94141384086</w:t>
      </w:r>
      <w:r w:rsidRPr="002A72AD">
        <w:rPr>
          <w:rFonts w:ascii="Arial Narrow" w:hAnsi="Arial Narrow" w:cs="Arial"/>
          <w:b/>
          <w:bCs/>
        </w:rPr>
        <w:t xml:space="preserve"> u iznosu od</w:t>
      </w:r>
      <w:r>
        <w:rPr>
          <w:rFonts w:ascii="Arial Narrow" w:hAnsi="Arial Narrow" w:cs="Arial"/>
          <w:b/>
          <w:bCs/>
        </w:rPr>
        <w:t xml:space="preserve"> </w:t>
      </w:r>
      <w:r w:rsidRPr="00491CAC">
        <w:rPr>
          <w:rFonts w:ascii="Arial Narrow" w:hAnsi="Arial Narrow" w:cs="Arial"/>
          <w:b/>
          <w:bCs/>
          <w:u w:val="single"/>
        </w:rPr>
        <w:t>1.1</w:t>
      </w:r>
      <w:r w:rsidR="00BE1922">
        <w:rPr>
          <w:rFonts w:ascii="Arial Narrow" w:hAnsi="Arial Narrow" w:cs="Arial"/>
          <w:b/>
          <w:bCs/>
          <w:u w:val="single"/>
        </w:rPr>
        <w:t>56.082,41</w:t>
      </w:r>
      <w:r w:rsidRPr="00491CAC">
        <w:rPr>
          <w:rFonts w:ascii="Arial Narrow" w:hAnsi="Arial Narrow" w:cs="Arial"/>
          <w:b/>
          <w:bCs/>
          <w:u w:val="single"/>
        </w:rPr>
        <w:t xml:space="preserve"> kn</w:t>
      </w:r>
      <w:r>
        <w:rPr>
          <w:rFonts w:ascii="Arial Narrow" w:hAnsi="Arial Narrow" w:cs="Arial"/>
          <w:b/>
          <w:bCs/>
        </w:rPr>
        <w:t>, isplatom na račun ovog vjerovnika broj:</w:t>
      </w:r>
    </w:p>
    <w:p w14:paraId="199586DB" w14:textId="77777777" w:rsidR="00503A73" w:rsidRDefault="00503A73" w:rsidP="00503A73">
      <w:pPr>
        <w:spacing w:line="288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lastRenderedPageBreak/>
        <w:t>IBAN: HR6324850031100278205 otvoren kod Croatia banke d.d..</w:t>
      </w:r>
    </w:p>
    <w:p w14:paraId="1863519C" w14:textId="77777777" w:rsidR="00503A73" w:rsidRDefault="00503A73" w:rsidP="00503A73">
      <w:pPr>
        <w:jc w:val="center"/>
        <w:rPr>
          <w:rFonts w:ascii="Arial Narrow" w:hAnsi="Arial Narrow" w:cs="Arial"/>
        </w:rPr>
      </w:pPr>
    </w:p>
    <w:p w14:paraId="353E7D2D" w14:textId="77777777" w:rsidR="00503A73" w:rsidRDefault="00503A73" w:rsidP="00503A73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***</w:t>
      </w:r>
    </w:p>
    <w:p w14:paraId="39550755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0E071582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40D0D699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26C5722B" w14:textId="77777777" w:rsidR="00503A73" w:rsidRDefault="00503A73" w:rsidP="00503A73">
      <w:pPr>
        <w:jc w:val="both"/>
        <w:rPr>
          <w:rFonts w:ascii="Arial Narrow" w:hAnsi="Arial Narrow" w:cs="Arial"/>
        </w:rPr>
      </w:pPr>
      <w:r w:rsidRPr="001D0F45">
        <w:rPr>
          <w:rFonts w:ascii="Arial Narrow" w:hAnsi="Arial Narrow" w:cs="Arial"/>
        </w:rPr>
        <w:t xml:space="preserve">Za </w:t>
      </w:r>
      <w:r>
        <w:rPr>
          <w:rFonts w:ascii="Arial Narrow" w:hAnsi="Arial Narrow" w:cs="Arial"/>
        </w:rPr>
        <w:t xml:space="preserve">Arca </w:t>
      </w:r>
      <w:proofErr w:type="spellStart"/>
      <w:r>
        <w:rPr>
          <w:rFonts w:ascii="Arial Narrow" w:hAnsi="Arial Narrow" w:cs="Arial"/>
        </w:rPr>
        <w:t>Mercatus</w:t>
      </w:r>
      <w:proofErr w:type="spellEnd"/>
      <w:r w:rsidRPr="001D0F45">
        <w:rPr>
          <w:rFonts w:ascii="Arial Narrow" w:hAnsi="Arial Narrow" w:cs="Arial"/>
        </w:rPr>
        <w:t xml:space="preserve"> d.o.o. u stečaju:</w:t>
      </w:r>
    </w:p>
    <w:p w14:paraId="7FB99324" w14:textId="77777777" w:rsidR="00503A73" w:rsidRDefault="00503A73" w:rsidP="00503A73">
      <w:pPr>
        <w:jc w:val="both"/>
        <w:rPr>
          <w:rFonts w:ascii="Arial Narrow" w:hAnsi="Arial Narrow" w:cs="Arial"/>
        </w:rPr>
      </w:pPr>
      <w:r w:rsidRPr="001D0F45">
        <w:rPr>
          <w:rFonts w:ascii="Arial Narrow" w:hAnsi="Arial Narrow" w:cs="Arial"/>
        </w:rPr>
        <w:t xml:space="preserve">Tea </w:t>
      </w:r>
      <w:proofErr w:type="spellStart"/>
      <w:r w:rsidRPr="001D0F45">
        <w:rPr>
          <w:rFonts w:ascii="Arial Narrow" w:hAnsi="Arial Narrow" w:cs="Arial"/>
        </w:rPr>
        <w:t>Gatternig</w:t>
      </w:r>
      <w:proofErr w:type="spellEnd"/>
      <w:r w:rsidRPr="001D0F45">
        <w:rPr>
          <w:rFonts w:ascii="Arial Narrow" w:hAnsi="Arial Narrow" w:cs="Arial"/>
        </w:rPr>
        <w:t>,</w:t>
      </w:r>
      <w:r>
        <w:rPr>
          <w:rFonts w:ascii="Arial Narrow" w:hAnsi="Arial Narrow" w:cs="Arial"/>
        </w:rPr>
        <w:t xml:space="preserve"> </w:t>
      </w:r>
      <w:r w:rsidRPr="001D0F45">
        <w:rPr>
          <w:rFonts w:ascii="Arial Narrow" w:hAnsi="Arial Narrow" w:cs="Arial"/>
        </w:rPr>
        <w:t>stečajni upravitelj</w:t>
      </w:r>
    </w:p>
    <w:p w14:paraId="0D4EBCC6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20ACB29A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1C4C7A0A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3CF29F09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42CBE819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2393DA08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7A201B4D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3CC4543B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52E02DA1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7D435D4A" w14:textId="26B00A47" w:rsidR="00503A73" w:rsidRDefault="00503A73" w:rsidP="00503A73">
      <w:pPr>
        <w:jc w:val="both"/>
        <w:rPr>
          <w:rFonts w:ascii="Arial Narrow" w:hAnsi="Arial Narrow" w:cs="Arial"/>
        </w:rPr>
      </w:pPr>
    </w:p>
    <w:p w14:paraId="4A8704E2" w14:textId="38D329B2" w:rsidR="0083650B" w:rsidRDefault="0083650B" w:rsidP="00503A73">
      <w:pPr>
        <w:jc w:val="both"/>
        <w:rPr>
          <w:rFonts w:ascii="Arial Narrow" w:hAnsi="Arial Narrow" w:cs="Arial"/>
        </w:rPr>
      </w:pPr>
    </w:p>
    <w:p w14:paraId="17F3521B" w14:textId="6CA19160" w:rsidR="0083650B" w:rsidRDefault="0083650B" w:rsidP="00503A73">
      <w:pPr>
        <w:jc w:val="both"/>
        <w:rPr>
          <w:rFonts w:ascii="Arial Narrow" w:hAnsi="Arial Narrow" w:cs="Arial"/>
        </w:rPr>
      </w:pPr>
    </w:p>
    <w:p w14:paraId="0D52F93A" w14:textId="432FE888" w:rsidR="0083650B" w:rsidRDefault="0083650B" w:rsidP="00503A73">
      <w:pPr>
        <w:jc w:val="both"/>
        <w:rPr>
          <w:rFonts w:ascii="Arial Narrow" w:hAnsi="Arial Narrow" w:cs="Arial"/>
        </w:rPr>
      </w:pPr>
    </w:p>
    <w:p w14:paraId="1FF887AB" w14:textId="1C7971EE" w:rsidR="0083650B" w:rsidRDefault="0083650B" w:rsidP="00503A73">
      <w:pPr>
        <w:jc w:val="both"/>
        <w:rPr>
          <w:rFonts w:ascii="Arial Narrow" w:hAnsi="Arial Narrow" w:cs="Arial"/>
        </w:rPr>
      </w:pPr>
    </w:p>
    <w:p w14:paraId="7A1483E2" w14:textId="00147FCC" w:rsidR="0083650B" w:rsidRDefault="0083650B" w:rsidP="00503A73">
      <w:pPr>
        <w:jc w:val="both"/>
        <w:rPr>
          <w:rFonts w:ascii="Arial Narrow" w:hAnsi="Arial Narrow" w:cs="Arial"/>
        </w:rPr>
      </w:pPr>
    </w:p>
    <w:p w14:paraId="2D7770FB" w14:textId="77777777" w:rsidR="0083650B" w:rsidRDefault="0083650B" w:rsidP="00503A73">
      <w:pPr>
        <w:jc w:val="both"/>
        <w:rPr>
          <w:rFonts w:ascii="Arial Narrow" w:hAnsi="Arial Narrow" w:cs="Arial"/>
        </w:rPr>
      </w:pPr>
    </w:p>
    <w:p w14:paraId="1C5EDDFD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7E77015B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367C0715" w14:textId="77777777" w:rsidR="00503A73" w:rsidRDefault="00503A73" w:rsidP="00503A73">
      <w:pPr>
        <w:jc w:val="both"/>
        <w:rPr>
          <w:rFonts w:ascii="Arial Narrow" w:hAnsi="Arial Narrow" w:cs="Arial"/>
        </w:rPr>
      </w:pPr>
    </w:p>
    <w:p w14:paraId="023D21D1" w14:textId="77777777" w:rsidR="0083650B" w:rsidRDefault="0083650B" w:rsidP="00503A7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Napomena:</w:t>
      </w:r>
    </w:p>
    <w:p w14:paraId="4F287064" w14:textId="431B307F" w:rsidR="00503A73" w:rsidRDefault="00503A73" w:rsidP="0083650B">
      <w:pPr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="00064C67">
        <w:rPr>
          <w:rFonts w:ascii="Arial Narrow" w:hAnsi="Arial Narrow" w:cs="Arial"/>
        </w:rPr>
        <w:t xml:space="preserve">√ </w:t>
      </w:r>
      <w:r w:rsidR="00BE1922">
        <w:rPr>
          <w:rFonts w:ascii="Arial Narrow" w:hAnsi="Arial Narrow" w:cs="Arial"/>
        </w:rPr>
        <w:t xml:space="preserve">Dokaz o direktnim i indirektnim troškovima </w:t>
      </w:r>
      <w:r w:rsidR="0083650B">
        <w:rPr>
          <w:rFonts w:ascii="Arial Narrow" w:hAnsi="Arial Narrow" w:cs="Arial"/>
        </w:rPr>
        <w:t xml:space="preserve">unovčenja </w:t>
      </w:r>
      <w:r w:rsidR="00BE1922">
        <w:rPr>
          <w:rFonts w:ascii="Arial Narrow" w:hAnsi="Arial Narrow" w:cs="Arial"/>
        </w:rPr>
        <w:t>prilo</w:t>
      </w:r>
      <w:r w:rsidR="00064C67">
        <w:rPr>
          <w:rFonts w:ascii="Arial Narrow" w:hAnsi="Arial Narrow" w:cs="Arial"/>
        </w:rPr>
        <w:t xml:space="preserve">g </w:t>
      </w:r>
      <w:r w:rsidR="00BE1922">
        <w:rPr>
          <w:rFonts w:ascii="Arial Narrow" w:hAnsi="Arial Narrow" w:cs="Arial"/>
        </w:rPr>
        <w:t>su Izvješć</w:t>
      </w:r>
      <w:r w:rsidR="00064C67">
        <w:rPr>
          <w:rFonts w:ascii="Arial Narrow" w:hAnsi="Arial Narrow" w:cs="Arial"/>
        </w:rPr>
        <w:t>a</w:t>
      </w:r>
      <w:r w:rsidR="00BE1922">
        <w:rPr>
          <w:rFonts w:ascii="Arial Narrow" w:hAnsi="Arial Narrow" w:cs="Arial"/>
        </w:rPr>
        <w:t xml:space="preserve"> broj 14 od 02.11.2022.</w:t>
      </w:r>
    </w:p>
    <w:p w14:paraId="5541AAE6" w14:textId="77777777" w:rsidR="00064C67" w:rsidRDefault="00BE1922" w:rsidP="00503A7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</w:t>
      </w:r>
      <w:r w:rsidR="00064C67">
        <w:rPr>
          <w:rFonts w:ascii="Arial Narrow" w:hAnsi="Arial Narrow" w:cs="Arial"/>
        </w:rPr>
        <w:t xml:space="preserve">   </w:t>
      </w:r>
      <w:r>
        <w:rPr>
          <w:rFonts w:ascii="Arial Narrow" w:hAnsi="Arial Narrow" w:cs="Arial"/>
        </w:rPr>
        <w:t xml:space="preserve"> (</w:t>
      </w:r>
      <w:r w:rsidR="00503A73">
        <w:rPr>
          <w:rFonts w:ascii="Arial Narrow" w:hAnsi="Arial Narrow" w:cs="Arial"/>
        </w:rPr>
        <w:t>Račun vještaka za procjenu vrijednosti nekretnina</w:t>
      </w:r>
      <w:r>
        <w:rPr>
          <w:rFonts w:ascii="Arial Narrow" w:hAnsi="Arial Narrow" w:cs="Arial"/>
        </w:rPr>
        <w:t xml:space="preserve">, </w:t>
      </w:r>
      <w:r w:rsidR="00503A73">
        <w:rPr>
          <w:rFonts w:ascii="Arial Narrow" w:hAnsi="Arial Narrow" w:cs="Arial"/>
        </w:rPr>
        <w:t>Režijski troškovi i to:</w:t>
      </w:r>
      <w:r w:rsidR="00064C67">
        <w:rPr>
          <w:rFonts w:ascii="Arial Narrow" w:hAnsi="Arial Narrow" w:cs="Arial"/>
        </w:rPr>
        <w:t xml:space="preserve"> d</w:t>
      </w:r>
      <w:r w:rsidR="00503A73">
        <w:rPr>
          <w:rFonts w:ascii="Arial Narrow" w:hAnsi="Arial Narrow" w:cs="Arial"/>
        </w:rPr>
        <w:t xml:space="preserve">okaz o podmirenju troškova </w:t>
      </w:r>
    </w:p>
    <w:p w14:paraId="2BB8B782" w14:textId="77777777" w:rsidR="00064C67" w:rsidRDefault="00064C67" w:rsidP="00064C67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</w:t>
      </w:r>
      <w:proofErr w:type="spellStart"/>
      <w:r w:rsidR="00503A73">
        <w:rPr>
          <w:rFonts w:ascii="Arial Narrow" w:hAnsi="Arial Narrow" w:cs="Arial"/>
        </w:rPr>
        <w:t>el.energije</w:t>
      </w:r>
      <w:proofErr w:type="spellEnd"/>
      <w:r w:rsidR="00503A7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- </w:t>
      </w:r>
      <w:r w:rsidR="00503A73">
        <w:rPr>
          <w:rFonts w:ascii="Arial Narrow" w:hAnsi="Arial Narrow" w:cs="Arial"/>
        </w:rPr>
        <w:t xml:space="preserve">Izvod sa računa od 02.09.2022. za 1.961,23 kn i 700,11 kn i Izvod sa računa od </w:t>
      </w:r>
    </w:p>
    <w:p w14:paraId="62D2C2FD" w14:textId="77777777" w:rsidR="00064C67" w:rsidRDefault="00064C67" w:rsidP="00064C67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24.10.2022. </w:t>
      </w:r>
      <w:r w:rsidR="00503A73">
        <w:rPr>
          <w:rFonts w:ascii="Arial Narrow" w:hAnsi="Arial Narrow" w:cs="Arial"/>
        </w:rPr>
        <w:t>za 902,98 kn</w:t>
      </w:r>
      <w:r>
        <w:rPr>
          <w:rFonts w:ascii="Arial Narrow" w:hAnsi="Arial Narrow" w:cs="Arial"/>
        </w:rPr>
        <w:t>; d</w:t>
      </w:r>
      <w:r w:rsidR="00503A73" w:rsidRPr="007F1D9B">
        <w:rPr>
          <w:rFonts w:ascii="Arial Narrow" w:hAnsi="Arial Narrow" w:cs="Arial"/>
        </w:rPr>
        <w:t xml:space="preserve">okaz o podmirenju troška potrošnje vode </w:t>
      </w:r>
      <w:r>
        <w:rPr>
          <w:rFonts w:ascii="Arial Narrow" w:hAnsi="Arial Narrow" w:cs="Arial"/>
        </w:rPr>
        <w:t xml:space="preserve">- </w:t>
      </w:r>
      <w:r w:rsidR="00503A73" w:rsidRPr="007F1D9B">
        <w:rPr>
          <w:rFonts w:ascii="Arial Narrow" w:hAnsi="Arial Narrow" w:cs="Arial"/>
        </w:rPr>
        <w:t xml:space="preserve">Izvod otvorenih stavaka </w:t>
      </w:r>
    </w:p>
    <w:p w14:paraId="1E354AAC" w14:textId="77777777" w:rsidR="00064C67" w:rsidRDefault="00064C67" w:rsidP="00064C67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</w:t>
      </w:r>
      <w:r w:rsidR="00503A73" w:rsidRPr="007F1D9B">
        <w:rPr>
          <w:rFonts w:ascii="Arial Narrow" w:hAnsi="Arial Narrow" w:cs="Arial"/>
        </w:rPr>
        <w:t>Vodovod i kanalizacija d.o.o.</w:t>
      </w:r>
      <w:r w:rsidR="00503A73">
        <w:rPr>
          <w:rFonts w:ascii="Arial Narrow" w:hAnsi="Arial Narrow" w:cs="Arial"/>
        </w:rPr>
        <w:t xml:space="preserve"> </w:t>
      </w:r>
      <w:r w:rsidR="00503A73" w:rsidRPr="007F1D9B">
        <w:rPr>
          <w:rFonts w:ascii="Arial Narrow" w:hAnsi="Arial Narrow" w:cs="Arial"/>
        </w:rPr>
        <w:t xml:space="preserve">od 13.09.2022. i potvrda banke o plaćanju naknade za vodu u iznosu od </w:t>
      </w:r>
    </w:p>
    <w:p w14:paraId="5CB3821E" w14:textId="77777777" w:rsidR="00064C67" w:rsidRDefault="00064C67" w:rsidP="00064C67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</w:t>
      </w:r>
      <w:r w:rsidR="00503A73" w:rsidRPr="007F1D9B">
        <w:rPr>
          <w:rFonts w:ascii="Arial Narrow" w:hAnsi="Arial Narrow" w:cs="Arial"/>
        </w:rPr>
        <w:t>2.301,56 kn i naknade za skidanje i postavljanje vodomjera u iznosu od 617,50 kn</w:t>
      </w:r>
      <w:r>
        <w:rPr>
          <w:rFonts w:ascii="Arial Narrow" w:hAnsi="Arial Narrow" w:cs="Arial"/>
        </w:rPr>
        <w:t>; d</w:t>
      </w:r>
      <w:r w:rsidR="00503A73">
        <w:rPr>
          <w:rFonts w:ascii="Arial Narrow" w:hAnsi="Arial Narrow" w:cs="Arial"/>
        </w:rPr>
        <w:t xml:space="preserve">okaz o podmirenju </w:t>
      </w:r>
    </w:p>
    <w:p w14:paraId="03448D4C" w14:textId="77777777" w:rsidR="00064C67" w:rsidRDefault="00064C67" w:rsidP="00064C67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</w:t>
      </w:r>
      <w:r w:rsidR="00503A73">
        <w:rPr>
          <w:rFonts w:ascii="Arial Narrow" w:hAnsi="Arial Narrow" w:cs="Arial"/>
        </w:rPr>
        <w:t xml:space="preserve">komunalne naknade i naknade za uređenje voda </w:t>
      </w:r>
      <w:r>
        <w:rPr>
          <w:rFonts w:ascii="Arial Narrow" w:hAnsi="Arial Narrow" w:cs="Arial"/>
        </w:rPr>
        <w:t xml:space="preserve">- </w:t>
      </w:r>
      <w:r w:rsidR="00503A73">
        <w:rPr>
          <w:rFonts w:ascii="Arial Narrow" w:hAnsi="Arial Narrow" w:cs="Arial"/>
        </w:rPr>
        <w:t xml:space="preserve">Rješenje </w:t>
      </w:r>
      <w:r>
        <w:rPr>
          <w:rFonts w:ascii="Arial Narrow" w:hAnsi="Arial Narrow" w:cs="Arial"/>
        </w:rPr>
        <w:t xml:space="preserve">Grada Split </w:t>
      </w:r>
      <w:r w:rsidR="00503A73">
        <w:rPr>
          <w:rFonts w:ascii="Arial Narrow" w:hAnsi="Arial Narrow" w:cs="Arial"/>
        </w:rPr>
        <w:t xml:space="preserve">od 26.02.2018., Izvod iz </w:t>
      </w:r>
    </w:p>
    <w:p w14:paraId="031F2202" w14:textId="77777777" w:rsidR="00064C67" w:rsidRDefault="00064C67" w:rsidP="00064C67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</w:t>
      </w:r>
      <w:r w:rsidR="00503A73">
        <w:rPr>
          <w:rFonts w:ascii="Arial Narrow" w:hAnsi="Arial Narrow" w:cs="Arial"/>
        </w:rPr>
        <w:t>poslovne knjige – kartica kupaca o podmirenju obveza u 2022. u iznosu od 938,12 kn</w:t>
      </w:r>
      <w:r>
        <w:rPr>
          <w:rFonts w:ascii="Arial Narrow" w:hAnsi="Arial Narrow" w:cs="Arial"/>
        </w:rPr>
        <w:t xml:space="preserve">; </w:t>
      </w:r>
      <w:r w:rsidR="00503A73">
        <w:rPr>
          <w:rFonts w:ascii="Arial Narrow" w:hAnsi="Arial Narrow" w:cs="Arial"/>
        </w:rPr>
        <w:t xml:space="preserve">Obračun troška </w:t>
      </w:r>
    </w:p>
    <w:p w14:paraId="54D1CB18" w14:textId="77777777" w:rsidR="00064C67" w:rsidRDefault="00064C67" w:rsidP="00064C67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</w:t>
      </w:r>
      <w:r w:rsidR="00503A73">
        <w:rPr>
          <w:rFonts w:ascii="Arial Narrow" w:hAnsi="Arial Narrow" w:cs="Arial"/>
        </w:rPr>
        <w:t>zajedničke pričuve za E-14</w:t>
      </w:r>
      <w:r>
        <w:rPr>
          <w:rFonts w:ascii="Arial Narrow" w:hAnsi="Arial Narrow" w:cs="Arial"/>
        </w:rPr>
        <w:t xml:space="preserve">; </w:t>
      </w:r>
      <w:r w:rsidR="00503A73">
        <w:rPr>
          <w:rFonts w:ascii="Arial Narrow" w:hAnsi="Arial Narrow" w:cs="Arial"/>
        </w:rPr>
        <w:t>Naknada Fine (potvrda o plaćanju od 10.01.2022.)</w:t>
      </w:r>
      <w:r>
        <w:rPr>
          <w:rFonts w:ascii="Arial Narrow" w:hAnsi="Arial Narrow" w:cs="Arial"/>
        </w:rPr>
        <w:t xml:space="preserve">; </w:t>
      </w:r>
      <w:r w:rsidR="00503A73">
        <w:rPr>
          <w:rFonts w:ascii="Arial Narrow" w:hAnsi="Arial Narrow" w:cs="Arial"/>
        </w:rPr>
        <w:t xml:space="preserve">Putni trošak stečajnog </w:t>
      </w:r>
    </w:p>
    <w:p w14:paraId="27C2365D" w14:textId="2587F2FD" w:rsidR="00503A73" w:rsidRDefault="00064C67" w:rsidP="00064C67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</w:t>
      </w:r>
      <w:r w:rsidR="00503A73">
        <w:rPr>
          <w:rFonts w:ascii="Arial Narrow" w:hAnsi="Arial Narrow" w:cs="Arial"/>
        </w:rPr>
        <w:t>upravitelja (Putni nalozi i Ispis prolazaka putem ENC uređaja</w:t>
      </w:r>
      <w:r>
        <w:rPr>
          <w:rFonts w:ascii="Arial Narrow" w:hAnsi="Arial Narrow" w:cs="Arial"/>
        </w:rPr>
        <w:t xml:space="preserve">; </w:t>
      </w:r>
      <w:r w:rsidR="00503A73">
        <w:rPr>
          <w:rFonts w:ascii="Arial Narrow" w:hAnsi="Arial Narrow" w:cs="Arial"/>
        </w:rPr>
        <w:t>Analitički konto bankarske usluge</w:t>
      </w:r>
      <w:r>
        <w:rPr>
          <w:rFonts w:ascii="Arial Narrow" w:hAnsi="Arial Narrow" w:cs="Arial"/>
        </w:rPr>
        <w:t>)</w:t>
      </w:r>
    </w:p>
    <w:p w14:paraId="60AC5B42" w14:textId="7DFE18CA" w:rsidR="00503A73" w:rsidRPr="007F1D9B" w:rsidRDefault="00064C67" w:rsidP="00503A7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</w:t>
      </w:r>
      <w:r w:rsidR="00503A7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 √  </w:t>
      </w:r>
      <w:r w:rsidR="00503A73">
        <w:rPr>
          <w:rFonts w:ascii="Arial Narrow" w:hAnsi="Arial Narrow" w:cs="Arial"/>
        </w:rPr>
        <w:t>Izvadak sa računa stečajnog dužnika na dan 24.10.2022.</w:t>
      </w:r>
      <w:r>
        <w:rPr>
          <w:rFonts w:ascii="Arial Narrow" w:hAnsi="Arial Narrow" w:cs="Arial"/>
        </w:rPr>
        <w:t>(prilog Izvješća broj 14 od 02.11.2022.)</w:t>
      </w:r>
    </w:p>
    <w:p w14:paraId="3DECEA52" w14:textId="77777777" w:rsidR="008276DF" w:rsidRPr="00C37D9A" w:rsidRDefault="008276DF" w:rsidP="0069557B">
      <w:pPr>
        <w:rPr>
          <w:rFonts w:ascii="Arial" w:hAnsi="Arial" w:cs="Arial"/>
        </w:rPr>
      </w:pPr>
    </w:p>
    <w:sectPr w:rsidR="008276DF" w:rsidRPr="00C37D9A" w:rsidSect="0058262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134" w:header="709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416C" w14:textId="77777777" w:rsidR="00187DFC" w:rsidRDefault="00187DFC">
      <w:r>
        <w:separator/>
      </w:r>
    </w:p>
  </w:endnote>
  <w:endnote w:type="continuationSeparator" w:id="0">
    <w:p w14:paraId="41016772" w14:textId="77777777" w:rsidR="00187DFC" w:rsidRDefault="0018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14E7E" w14:textId="77777777" w:rsidR="00582628" w:rsidRDefault="00D16254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E5D05B2" w14:textId="77777777" w:rsidR="00582628" w:rsidRDefault="00582628" w:rsidP="00582628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F859A" w14:textId="77777777" w:rsidR="00417134" w:rsidRDefault="00DA3C68" w:rsidP="00866458">
    <w:pPr>
      <w:pStyle w:val="Podnoje"/>
      <w:jc w:val="center"/>
    </w:pPr>
    <w:r>
      <w:rPr>
        <w:noProof/>
      </w:rPr>
      <w:drawing>
        <wp:inline distT="0" distB="0" distL="0" distR="0" wp14:anchorId="18B20FF3" wp14:editId="021A987A">
          <wp:extent cx="2131060" cy="154940"/>
          <wp:effectExtent l="19050" t="0" r="2540" b="0"/>
          <wp:docPr id="1" name="Slika 1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579E">
      <w:t xml:space="preserve">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CBD3" w14:textId="77777777" w:rsidR="00CE579E" w:rsidRDefault="00DA3C68" w:rsidP="00CE579E">
    <w:pPr>
      <w:pStyle w:val="Podnoje"/>
      <w:jc w:val="center"/>
    </w:pPr>
    <w:r>
      <w:rPr>
        <w:noProof/>
      </w:rPr>
      <w:drawing>
        <wp:inline distT="0" distB="0" distL="0" distR="0" wp14:anchorId="16059B7B" wp14:editId="702A7940">
          <wp:extent cx="2131060" cy="154940"/>
          <wp:effectExtent l="19050" t="0" r="2540" b="0"/>
          <wp:docPr id="3" name="Slika 3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48193" w14:textId="77777777" w:rsidR="00187DFC" w:rsidRDefault="00187DFC">
      <w:r>
        <w:separator/>
      </w:r>
    </w:p>
  </w:footnote>
  <w:footnote w:type="continuationSeparator" w:id="0">
    <w:p w14:paraId="23E980A6" w14:textId="77777777" w:rsidR="00187DFC" w:rsidRDefault="0018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9819" w14:textId="77777777" w:rsidR="00582628" w:rsidRDefault="00642D55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582077" wp14:editId="3CE24C26">
              <wp:simplePos x="0" y="0"/>
              <wp:positionH relativeFrom="column">
                <wp:posOffset>4347644</wp:posOffset>
              </wp:positionH>
              <wp:positionV relativeFrom="paragraph">
                <wp:posOffset>212090</wp:posOffset>
              </wp:positionV>
              <wp:extent cx="1713732" cy="641183"/>
              <wp:effectExtent l="0" t="0" r="20320" b="26035"/>
              <wp:wrapNone/>
              <wp:docPr id="30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3732" cy="64118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7A759A" w14:textId="77777777" w:rsidR="00642D55" w:rsidRPr="002075F6" w:rsidRDefault="00642D55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Branka Vodnika 4, Varaždin</w:t>
                          </w:r>
                        </w:p>
                        <w:p w14:paraId="7CFE5767" w14:textId="77777777" w:rsidR="00642D55" w:rsidRPr="002075F6" w:rsidRDefault="00642D55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tel: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+385 (0) 42 561 102</w:t>
                          </w:r>
                        </w:p>
                        <w:p w14:paraId="446C0F0B" w14:textId="77777777" w:rsidR="00642D55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fax</w:t>
                          </w:r>
                          <w:r w:rsidR="00642D55"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:</w:t>
                          </w:r>
                          <w:r w:rsidR="00642D55"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5 (0) 42 561 958</w:t>
                          </w:r>
                        </w:p>
                        <w:p w14:paraId="0089DFF5" w14:textId="77777777" w:rsidR="002075F6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mob: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+385 (0) 91 595 9761</w:t>
                          </w:r>
                        </w:p>
                        <w:p w14:paraId="44616E01" w14:textId="77777777" w:rsidR="002075F6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e-mail: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tea.gatternig@gmail.com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582077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" strokecolor="white [3212]">
              <v:textbox>
                <w:txbxContent>
                  <w:p w14:paraId="287A759A" w14:textId="77777777" w:rsidR="00642D55" w:rsidRPr="002075F6" w:rsidRDefault="00642D55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Branka Vodnika 4, Varaždin</w:t>
                    </w:r>
                  </w:p>
                  <w:p w14:paraId="7CFE5767" w14:textId="77777777" w:rsidR="00642D55" w:rsidRPr="002075F6" w:rsidRDefault="00642D55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tel: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+385 (0) 42 561 102</w:t>
                    </w:r>
                  </w:p>
                  <w:p w14:paraId="446C0F0B" w14:textId="77777777" w:rsidR="00642D55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fax</w:t>
                    </w:r>
                    <w:r w:rsidR="00642D55"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:</w:t>
                    </w:r>
                    <w:r w:rsidR="00642D55"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5 (0) 42 561 958</w:t>
                    </w:r>
                  </w:p>
                  <w:p w14:paraId="0089DFF5" w14:textId="77777777" w:rsidR="002075F6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mob: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+385 (0) 91 595 9761</w:t>
                    </w:r>
                  </w:p>
                  <w:p w14:paraId="44616E01" w14:textId="77777777" w:rsidR="002075F6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e-mail: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tea.gatternig@gmail.com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50903342" wp14:editId="470B4291">
              <wp:extent cx="6294755" cy="889635"/>
              <wp:effectExtent l="0" t="0" r="10795" b="24765"/>
              <wp:docPr id="277" name="Područje crtanja 27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g:wgp>
                      <wpg:cNvPr id="4" name="Group 204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4755" cy="889635"/>
                          <a:chOff x="0" y="0"/>
                          <a:chExt cx="9913" cy="1401"/>
                        </a:xfrm>
                      </wpg:grpSpPr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13" cy="140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808" y="531"/>
                            <a:ext cx="562" cy="580"/>
                          </a:xfrm>
                          <a:custGeom>
                            <a:avLst/>
                            <a:gdLst>
                              <a:gd name="T0" fmla="*/ 198 w 562"/>
                              <a:gd name="T1" fmla="*/ 568 h 580"/>
                              <a:gd name="T2" fmla="*/ 171 w 562"/>
                              <a:gd name="T3" fmla="*/ 538 h 580"/>
                              <a:gd name="T4" fmla="*/ 183 w 562"/>
                              <a:gd name="T5" fmla="*/ 529 h 580"/>
                              <a:gd name="T6" fmla="*/ 231 w 562"/>
                              <a:gd name="T7" fmla="*/ 508 h 580"/>
                              <a:gd name="T8" fmla="*/ 258 w 562"/>
                              <a:gd name="T9" fmla="*/ 496 h 580"/>
                              <a:gd name="T10" fmla="*/ 270 w 562"/>
                              <a:gd name="T11" fmla="*/ 118 h 580"/>
                              <a:gd name="T12" fmla="*/ 273 w 562"/>
                              <a:gd name="T13" fmla="*/ 103 h 580"/>
                              <a:gd name="T14" fmla="*/ 246 w 562"/>
                              <a:gd name="T15" fmla="*/ 82 h 580"/>
                              <a:gd name="T16" fmla="*/ 189 w 562"/>
                              <a:gd name="T17" fmla="*/ 85 h 580"/>
                              <a:gd name="T18" fmla="*/ 132 w 562"/>
                              <a:gd name="T19" fmla="*/ 82 h 580"/>
                              <a:gd name="T20" fmla="*/ 129 w 562"/>
                              <a:gd name="T21" fmla="*/ 121 h 580"/>
                              <a:gd name="T22" fmla="*/ 144 w 562"/>
                              <a:gd name="T23" fmla="*/ 166 h 580"/>
                              <a:gd name="T24" fmla="*/ 138 w 562"/>
                              <a:gd name="T25" fmla="*/ 179 h 580"/>
                              <a:gd name="T26" fmla="*/ 234 w 562"/>
                              <a:gd name="T27" fmla="*/ 429 h 580"/>
                              <a:gd name="T28" fmla="*/ 237 w 562"/>
                              <a:gd name="T29" fmla="*/ 447 h 580"/>
                              <a:gd name="T30" fmla="*/ 207 w 562"/>
                              <a:gd name="T31" fmla="*/ 471 h 580"/>
                              <a:gd name="T32" fmla="*/ 84 w 562"/>
                              <a:gd name="T33" fmla="*/ 490 h 580"/>
                              <a:gd name="T34" fmla="*/ 0 w 562"/>
                              <a:gd name="T35" fmla="*/ 429 h 580"/>
                              <a:gd name="T36" fmla="*/ 57 w 562"/>
                              <a:gd name="T37" fmla="*/ 302 h 580"/>
                              <a:gd name="T38" fmla="*/ 93 w 562"/>
                              <a:gd name="T39" fmla="*/ 166 h 580"/>
                              <a:gd name="T40" fmla="*/ 111 w 562"/>
                              <a:gd name="T41" fmla="*/ 124 h 580"/>
                              <a:gd name="T42" fmla="*/ 114 w 562"/>
                              <a:gd name="T43" fmla="*/ 115 h 580"/>
                              <a:gd name="T44" fmla="*/ 114 w 562"/>
                              <a:gd name="T45" fmla="*/ 100 h 580"/>
                              <a:gd name="T46" fmla="*/ 120 w 562"/>
                              <a:gd name="T47" fmla="*/ 88 h 580"/>
                              <a:gd name="T48" fmla="*/ 108 w 562"/>
                              <a:gd name="T49" fmla="*/ 88 h 580"/>
                              <a:gd name="T50" fmla="*/ 108 w 562"/>
                              <a:gd name="T51" fmla="*/ 70 h 580"/>
                              <a:gd name="T52" fmla="*/ 129 w 562"/>
                              <a:gd name="T53" fmla="*/ 64 h 580"/>
                              <a:gd name="T54" fmla="*/ 198 w 562"/>
                              <a:gd name="T55" fmla="*/ 61 h 580"/>
                              <a:gd name="T56" fmla="*/ 267 w 562"/>
                              <a:gd name="T57" fmla="*/ 61 h 580"/>
                              <a:gd name="T58" fmla="*/ 270 w 562"/>
                              <a:gd name="T59" fmla="*/ 31 h 580"/>
                              <a:gd name="T60" fmla="*/ 270 w 562"/>
                              <a:gd name="T61" fmla="*/ 3 h 580"/>
                              <a:gd name="T62" fmla="*/ 294 w 562"/>
                              <a:gd name="T63" fmla="*/ 22 h 580"/>
                              <a:gd name="T64" fmla="*/ 291 w 562"/>
                              <a:gd name="T65" fmla="*/ 34 h 580"/>
                              <a:gd name="T66" fmla="*/ 294 w 562"/>
                              <a:gd name="T67" fmla="*/ 49 h 580"/>
                              <a:gd name="T68" fmla="*/ 361 w 562"/>
                              <a:gd name="T69" fmla="*/ 55 h 580"/>
                              <a:gd name="T70" fmla="*/ 430 w 562"/>
                              <a:gd name="T71" fmla="*/ 67 h 580"/>
                              <a:gd name="T72" fmla="*/ 457 w 562"/>
                              <a:gd name="T73" fmla="*/ 73 h 580"/>
                              <a:gd name="T74" fmla="*/ 448 w 562"/>
                              <a:gd name="T75" fmla="*/ 88 h 580"/>
                              <a:gd name="T76" fmla="*/ 445 w 562"/>
                              <a:gd name="T77" fmla="*/ 106 h 580"/>
                              <a:gd name="T78" fmla="*/ 451 w 562"/>
                              <a:gd name="T79" fmla="*/ 115 h 580"/>
                              <a:gd name="T80" fmla="*/ 451 w 562"/>
                              <a:gd name="T81" fmla="*/ 124 h 580"/>
                              <a:gd name="T82" fmla="*/ 469 w 562"/>
                              <a:gd name="T83" fmla="*/ 166 h 580"/>
                              <a:gd name="T84" fmla="*/ 466 w 562"/>
                              <a:gd name="T85" fmla="*/ 191 h 580"/>
                              <a:gd name="T86" fmla="*/ 490 w 562"/>
                              <a:gd name="T87" fmla="*/ 263 h 580"/>
                              <a:gd name="T88" fmla="*/ 547 w 562"/>
                              <a:gd name="T89" fmla="*/ 429 h 580"/>
                              <a:gd name="T90" fmla="*/ 544 w 562"/>
                              <a:gd name="T91" fmla="*/ 456 h 580"/>
                              <a:gd name="T92" fmla="*/ 400 w 562"/>
                              <a:gd name="T93" fmla="*/ 490 h 580"/>
                              <a:gd name="T94" fmla="*/ 321 w 562"/>
                              <a:gd name="T95" fmla="*/ 429 h 580"/>
                              <a:gd name="T96" fmla="*/ 421 w 562"/>
                              <a:gd name="T97" fmla="*/ 185 h 580"/>
                              <a:gd name="T98" fmla="*/ 418 w 562"/>
                              <a:gd name="T99" fmla="*/ 166 h 580"/>
                              <a:gd name="T100" fmla="*/ 430 w 562"/>
                              <a:gd name="T101" fmla="*/ 166 h 580"/>
                              <a:gd name="T102" fmla="*/ 439 w 562"/>
                              <a:gd name="T103" fmla="*/ 124 h 580"/>
                              <a:gd name="T104" fmla="*/ 430 w 562"/>
                              <a:gd name="T105" fmla="*/ 106 h 580"/>
                              <a:gd name="T106" fmla="*/ 427 w 562"/>
                              <a:gd name="T107" fmla="*/ 85 h 580"/>
                              <a:gd name="T108" fmla="*/ 388 w 562"/>
                              <a:gd name="T109" fmla="*/ 91 h 580"/>
                              <a:gd name="T110" fmla="*/ 324 w 562"/>
                              <a:gd name="T111" fmla="*/ 79 h 580"/>
                              <a:gd name="T112" fmla="*/ 300 w 562"/>
                              <a:gd name="T113" fmla="*/ 88 h 580"/>
                              <a:gd name="T114" fmla="*/ 291 w 562"/>
                              <a:gd name="T115" fmla="*/ 179 h 580"/>
                              <a:gd name="T116" fmla="*/ 300 w 562"/>
                              <a:gd name="T117" fmla="*/ 499 h 580"/>
                              <a:gd name="T118" fmla="*/ 352 w 562"/>
                              <a:gd name="T119" fmla="*/ 511 h 580"/>
                              <a:gd name="T120" fmla="*/ 388 w 562"/>
                              <a:gd name="T121" fmla="*/ 532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2" h="580">
                                <a:moveTo>
                                  <a:pt x="273" y="580"/>
                                </a:moveTo>
                                <a:lnTo>
                                  <a:pt x="249" y="577"/>
                                </a:lnTo>
                                <a:lnTo>
                                  <a:pt x="222" y="574"/>
                                </a:lnTo>
                                <a:lnTo>
                                  <a:pt x="198" y="568"/>
                                </a:lnTo>
                                <a:lnTo>
                                  <a:pt x="174" y="556"/>
                                </a:lnTo>
                                <a:lnTo>
                                  <a:pt x="174" y="547"/>
                                </a:lnTo>
                                <a:lnTo>
                                  <a:pt x="171" y="541"/>
                                </a:lnTo>
                                <a:lnTo>
                                  <a:pt x="171" y="538"/>
                                </a:lnTo>
                                <a:lnTo>
                                  <a:pt x="174" y="535"/>
                                </a:lnTo>
                                <a:lnTo>
                                  <a:pt x="174" y="532"/>
                                </a:lnTo>
                                <a:lnTo>
                                  <a:pt x="177" y="532"/>
                                </a:lnTo>
                                <a:lnTo>
                                  <a:pt x="183" y="529"/>
                                </a:lnTo>
                                <a:lnTo>
                                  <a:pt x="186" y="529"/>
                                </a:lnTo>
                                <a:lnTo>
                                  <a:pt x="195" y="517"/>
                                </a:lnTo>
                                <a:lnTo>
                                  <a:pt x="210" y="511"/>
                                </a:lnTo>
                                <a:lnTo>
                                  <a:pt x="231" y="508"/>
                                </a:lnTo>
                                <a:lnTo>
                                  <a:pt x="264" y="508"/>
                                </a:lnTo>
                                <a:lnTo>
                                  <a:pt x="264" y="505"/>
                                </a:lnTo>
                                <a:lnTo>
                                  <a:pt x="258" y="499"/>
                                </a:lnTo>
                                <a:lnTo>
                                  <a:pt x="258" y="496"/>
                                </a:lnTo>
                                <a:lnTo>
                                  <a:pt x="267" y="487"/>
                                </a:lnTo>
                                <a:lnTo>
                                  <a:pt x="267" y="121"/>
                                </a:lnTo>
                                <a:lnTo>
                                  <a:pt x="270" y="121"/>
                                </a:lnTo>
                                <a:lnTo>
                                  <a:pt x="270" y="118"/>
                                </a:lnTo>
                                <a:lnTo>
                                  <a:pt x="273" y="115"/>
                                </a:lnTo>
                                <a:lnTo>
                                  <a:pt x="270" y="115"/>
                                </a:lnTo>
                                <a:lnTo>
                                  <a:pt x="270" y="106"/>
                                </a:lnTo>
                                <a:lnTo>
                                  <a:pt x="273" y="103"/>
                                </a:lnTo>
                                <a:lnTo>
                                  <a:pt x="267" y="103"/>
                                </a:lnTo>
                                <a:lnTo>
                                  <a:pt x="267" y="94"/>
                                </a:lnTo>
                                <a:lnTo>
                                  <a:pt x="264" y="88"/>
                                </a:lnTo>
                                <a:lnTo>
                                  <a:pt x="246" y="82"/>
                                </a:lnTo>
                                <a:lnTo>
                                  <a:pt x="231" y="76"/>
                                </a:lnTo>
                                <a:lnTo>
                                  <a:pt x="210" y="76"/>
                                </a:lnTo>
                                <a:lnTo>
                                  <a:pt x="198" y="79"/>
                                </a:lnTo>
                                <a:lnTo>
                                  <a:pt x="189" y="85"/>
                                </a:lnTo>
                                <a:lnTo>
                                  <a:pt x="183" y="88"/>
                                </a:lnTo>
                                <a:lnTo>
                                  <a:pt x="159" y="88"/>
                                </a:lnTo>
                                <a:lnTo>
                                  <a:pt x="147" y="85"/>
                                </a:lnTo>
                                <a:lnTo>
                                  <a:pt x="132" y="82"/>
                                </a:lnTo>
                                <a:lnTo>
                                  <a:pt x="132" y="109"/>
                                </a:lnTo>
                                <a:lnTo>
                                  <a:pt x="126" y="115"/>
                                </a:lnTo>
                                <a:lnTo>
                                  <a:pt x="126" y="121"/>
                                </a:lnTo>
                                <a:lnTo>
                                  <a:pt x="129" y="121"/>
                                </a:lnTo>
                                <a:lnTo>
                                  <a:pt x="132" y="124"/>
                                </a:lnTo>
                                <a:lnTo>
                                  <a:pt x="132" y="163"/>
                                </a:lnTo>
                                <a:lnTo>
                                  <a:pt x="135" y="166"/>
                                </a:lnTo>
                                <a:lnTo>
                                  <a:pt x="144" y="166"/>
                                </a:lnTo>
                                <a:lnTo>
                                  <a:pt x="144" y="176"/>
                                </a:lnTo>
                                <a:lnTo>
                                  <a:pt x="141" y="176"/>
                                </a:lnTo>
                                <a:lnTo>
                                  <a:pt x="141" y="179"/>
                                </a:lnTo>
                                <a:lnTo>
                                  <a:pt x="138" y="179"/>
                                </a:lnTo>
                                <a:lnTo>
                                  <a:pt x="138" y="182"/>
                                </a:lnTo>
                                <a:lnTo>
                                  <a:pt x="183" y="305"/>
                                </a:lnTo>
                                <a:lnTo>
                                  <a:pt x="231" y="429"/>
                                </a:lnTo>
                                <a:lnTo>
                                  <a:pt x="234" y="429"/>
                                </a:lnTo>
                                <a:lnTo>
                                  <a:pt x="237" y="432"/>
                                </a:lnTo>
                                <a:lnTo>
                                  <a:pt x="243" y="432"/>
                                </a:lnTo>
                                <a:lnTo>
                                  <a:pt x="240" y="438"/>
                                </a:lnTo>
                                <a:lnTo>
                                  <a:pt x="237" y="447"/>
                                </a:lnTo>
                                <a:lnTo>
                                  <a:pt x="231" y="453"/>
                                </a:lnTo>
                                <a:lnTo>
                                  <a:pt x="222" y="459"/>
                                </a:lnTo>
                                <a:lnTo>
                                  <a:pt x="216" y="465"/>
                                </a:lnTo>
                                <a:lnTo>
                                  <a:pt x="207" y="471"/>
                                </a:lnTo>
                                <a:lnTo>
                                  <a:pt x="201" y="474"/>
                                </a:lnTo>
                                <a:lnTo>
                                  <a:pt x="162" y="490"/>
                                </a:lnTo>
                                <a:lnTo>
                                  <a:pt x="123" y="493"/>
                                </a:lnTo>
                                <a:lnTo>
                                  <a:pt x="84" y="490"/>
                                </a:lnTo>
                                <a:lnTo>
                                  <a:pt x="42" y="474"/>
                                </a:lnTo>
                                <a:lnTo>
                                  <a:pt x="33" y="468"/>
                                </a:lnTo>
                                <a:lnTo>
                                  <a:pt x="6" y="441"/>
                                </a:lnTo>
                                <a:lnTo>
                                  <a:pt x="0" y="429"/>
                                </a:lnTo>
                                <a:lnTo>
                                  <a:pt x="6" y="429"/>
                                </a:lnTo>
                                <a:lnTo>
                                  <a:pt x="9" y="426"/>
                                </a:lnTo>
                                <a:lnTo>
                                  <a:pt x="15" y="426"/>
                                </a:lnTo>
                                <a:lnTo>
                                  <a:pt x="57" y="302"/>
                                </a:lnTo>
                                <a:lnTo>
                                  <a:pt x="99" y="176"/>
                                </a:lnTo>
                                <a:lnTo>
                                  <a:pt x="96" y="176"/>
                                </a:lnTo>
                                <a:lnTo>
                                  <a:pt x="93" y="173"/>
                                </a:lnTo>
                                <a:lnTo>
                                  <a:pt x="93" y="166"/>
                                </a:lnTo>
                                <a:lnTo>
                                  <a:pt x="105" y="166"/>
                                </a:lnTo>
                                <a:lnTo>
                                  <a:pt x="108" y="160"/>
                                </a:lnTo>
                                <a:lnTo>
                                  <a:pt x="111" y="151"/>
                                </a:lnTo>
                                <a:lnTo>
                                  <a:pt x="111" y="124"/>
                                </a:lnTo>
                                <a:lnTo>
                                  <a:pt x="114" y="121"/>
                                </a:lnTo>
                                <a:lnTo>
                                  <a:pt x="117" y="121"/>
                                </a:lnTo>
                                <a:lnTo>
                                  <a:pt x="117" y="118"/>
                                </a:lnTo>
                                <a:lnTo>
                                  <a:pt x="114" y="115"/>
                                </a:lnTo>
                                <a:lnTo>
                                  <a:pt x="111" y="109"/>
                                </a:lnTo>
                                <a:lnTo>
                                  <a:pt x="108" y="106"/>
                                </a:lnTo>
                                <a:lnTo>
                                  <a:pt x="108" y="100"/>
                                </a:lnTo>
                                <a:lnTo>
                                  <a:pt x="114" y="100"/>
                                </a:lnTo>
                                <a:lnTo>
                                  <a:pt x="120" y="106"/>
                                </a:lnTo>
                                <a:lnTo>
                                  <a:pt x="123" y="106"/>
                                </a:lnTo>
                                <a:lnTo>
                                  <a:pt x="123" y="91"/>
                                </a:lnTo>
                                <a:lnTo>
                                  <a:pt x="120" y="88"/>
                                </a:lnTo>
                                <a:lnTo>
                                  <a:pt x="114" y="88"/>
                                </a:lnTo>
                                <a:lnTo>
                                  <a:pt x="111" y="85"/>
                                </a:lnTo>
                                <a:lnTo>
                                  <a:pt x="111" y="88"/>
                                </a:lnTo>
                                <a:lnTo>
                                  <a:pt x="108" y="88"/>
                                </a:lnTo>
                                <a:lnTo>
                                  <a:pt x="105" y="82"/>
                                </a:lnTo>
                                <a:lnTo>
                                  <a:pt x="102" y="79"/>
                                </a:lnTo>
                                <a:lnTo>
                                  <a:pt x="102" y="76"/>
                                </a:lnTo>
                                <a:lnTo>
                                  <a:pt x="108" y="70"/>
                                </a:lnTo>
                                <a:lnTo>
                                  <a:pt x="111" y="70"/>
                                </a:lnTo>
                                <a:lnTo>
                                  <a:pt x="114" y="67"/>
                                </a:lnTo>
                                <a:lnTo>
                                  <a:pt x="120" y="64"/>
                                </a:lnTo>
                                <a:lnTo>
                                  <a:pt x="129" y="64"/>
                                </a:lnTo>
                                <a:lnTo>
                                  <a:pt x="138" y="73"/>
                                </a:lnTo>
                                <a:lnTo>
                                  <a:pt x="144" y="76"/>
                                </a:lnTo>
                                <a:lnTo>
                                  <a:pt x="171" y="73"/>
                                </a:lnTo>
                                <a:lnTo>
                                  <a:pt x="198" y="61"/>
                                </a:lnTo>
                                <a:lnTo>
                                  <a:pt x="225" y="52"/>
                                </a:lnTo>
                                <a:lnTo>
                                  <a:pt x="237" y="52"/>
                                </a:lnTo>
                                <a:lnTo>
                                  <a:pt x="255" y="58"/>
                                </a:lnTo>
                                <a:lnTo>
                                  <a:pt x="267" y="61"/>
                                </a:lnTo>
                                <a:lnTo>
                                  <a:pt x="267" y="37"/>
                                </a:lnTo>
                                <a:lnTo>
                                  <a:pt x="270" y="37"/>
                                </a:lnTo>
                                <a:lnTo>
                                  <a:pt x="273" y="34"/>
                                </a:lnTo>
                                <a:lnTo>
                                  <a:pt x="270" y="31"/>
                                </a:lnTo>
                                <a:lnTo>
                                  <a:pt x="270" y="25"/>
                                </a:lnTo>
                                <a:lnTo>
                                  <a:pt x="267" y="22"/>
                                </a:lnTo>
                                <a:lnTo>
                                  <a:pt x="267" y="9"/>
                                </a:lnTo>
                                <a:lnTo>
                                  <a:pt x="270" y="3"/>
                                </a:lnTo>
                                <a:lnTo>
                                  <a:pt x="279" y="0"/>
                                </a:lnTo>
                                <a:lnTo>
                                  <a:pt x="291" y="6"/>
                                </a:lnTo>
                                <a:lnTo>
                                  <a:pt x="294" y="12"/>
                                </a:lnTo>
                                <a:lnTo>
                                  <a:pt x="294" y="22"/>
                                </a:lnTo>
                                <a:lnTo>
                                  <a:pt x="291" y="25"/>
                                </a:lnTo>
                                <a:lnTo>
                                  <a:pt x="291" y="31"/>
                                </a:lnTo>
                                <a:lnTo>
                                  <a:pt x="288" y="34"/>
                                </a:lnTo>
                                <a:lnTo>
                                  <a:pt x="291" y="34"/>
                                </a:lnTo>
                                <a:lnTo>
                                  <a:pt x="297" y="37"/>
                                </a:lnTo>
                                <a:lnTo>
                                  <a:pt x="297" y="43"/>
                                </a:lnTo>
                                <a:lnTo>
                                  <a:pt x="294" y="43"/>
                                </a:lnTo>
                                <a:lnTo>
                                  <a:pt x="294" y="49"/>
                                </a:lnTo>
                                <a:lnTo>
                                  <a:pt x="297" y="55"/>
                                </a:lnTo>
                                <a:lnTo>
                                  <a:pt x="297" y="64"/>
                                </a:lnTo>
                                <a:lnTo>
                                  <a:pt x="327" y="55"/>
                                </a:lnTo>
                                <a:lnTo>
                                  <a:pt x="361" y="55"/>
                                </a:lnTo>
                                <a:lnTo>
                                  <a:pt x="379" y="67"/>
                                </a:lnTo>
                                <a:lnTo>
                                  <a:pt x="394" y="73"/>
                                </a:lnTo>
                                <a:lnTo>
                                  <a:pt x="412" y="76"/>
                                </a:lnTo>
                                <a:lnTo>
                                  <a:pt x="430" y="67"/>
                                </a:lnTo>
                                <a:lnTo>
                                  <a:pt x="442" y="67"/>
                                </a:lnTo>
                                <a:lnTo>
                                  <a:pt x="448" y="70"/>
                                </a:lnTo>
                                <a:lnTo>
                                  <a:pt x="457" y="70"/>
                                </a:lnTo>
                                <a:lnTo>
                                  <a:pt x="457" y="73"/>
                                </a:lnTo>
                                <a:lnTo>
                                  <a:pt x="460" y="76"/>
                                </a:lnTo>
                                <a:lnTo>
                                  <a:pt x="460" y="82"/>
                                </a:lnTo>
                                <a:lnTo>
                                  <a:pt x="457" y="88"/>
                                </a:lnTo>
                                <a:lnTo>
                                  <a:pt x="448" y="88"/>
                                </a:lnTo>
                                <a:lnTo>
                                  <a:pt x="442" y="91"/>
                                </a:lnTo>
                                <a:lnTo>
                                  <a:pt x="439" y="94"/>
                                </a:lnTo>
                                <a:lnTo>
                                  <a:pt x="439" y="106"/>
                                </a:lnTo>
                                <a:lnTo>
                                  <a:pt x="445" y="106"/>
                                </a:lnTo>
                                <a:lnTo>
                                  <a:pt x="445" y="103"/>
                                </a:lnTo>
                                <a:lnTo>
                                  <a:pt x="454" y="103"/>
                                </a:lnTo>
                                <a:lnTo>
                                  <a:pt x="454" y="109"/>
                                </a:lnTo>
                                <a:lnTo>
                                  <a:pt x="451" y="115"/>
                                </a:lnTo>
                                <a:lnTo>
                                  <a:pt x="445" y="118"/>
                                </a:lnTo>
                                <a:lnTo>
                                  <a:pt x="445" y="121"/>
                                </a:lnTo>
                                <a:lnTo>
                                  <a:pt x="448" y="124"/>
                                </a:lnTo>
                                <a:lnTo>
                                  <a:pt x="451" y="124"/>
                                </a:lnTo>
                                <a:lnTo>
                                  <a:pt x="451" y="145"/>
                                </a:lnTo>
                                <a:lnTo>
                                  <a:pt x="454" y="170"/>
                                </a:lnTo>
                                <a:lnTo>
                                  <a:pt x="460" y="166"/>
                                </a:lnTo>
                                <a:lnTo>
                                  <a:pt x="469" y="166"/>
                                </a:lnTo>
                                <a:lnTo>
                                  <a:pt x="469" y="173"/>
                                </a:lnTo>
                                <a:lnTo>
                                  <a:pt x="463" y="179"/>
                                </a:lnTo>
                                <a:lnTo>
                                  <a:pt x="463" y="185"/>
                                </a:lnTo>
                                <a:lnTo>
                                  <a:pt x="466" y="191"/>
                                </a:lnTo>
                                <a:lnTo>
                                  <a:pt x="469" y="200"/>
                                </a:lnTo>
                                <a:lnTo>
                                  <a:pt x="472" y="215"/>
                                </a:lnTo>
                                <a:lnTo>
                                  <a:pt x="478" y="236"/>
                                </a:lnTo>
                                <a:lnTo>
                                  <a:pt x="490" y="263"/>
                                </a:lnTo>
                                <a:lnTo>
                                  <a:pt x="502" y="305"/>
                                </a:lnTo>
                                <a:lnTo>
                                  <a:pt x="520" y="357"/>
                                </a:lnTo>
                                <a:lnTo>
                                  <a:pt x="544" y="426"/>
                                </a:lnTo>
                                <a:lnTo>
                                  <a:pt x="547" y="429"/>
                                </a:lnTo>
                                <a:lnTo>
                                  <a:pt x="556" y="429"/>
                                </a:lnTo>
                                <a:lnTo>
                                  <a:pt x="562" y="432"/>
                                </a:lnTo>
                                <a:lnTo>
                                  <a:pt x="556" y="444"/>
                                </a:lnTo>
                                <a:lnTo>
                                  <a:pt x="544" y="456"/>
                                </a:lnTo>
                                <a:lnTo>
                                  <a:pt x="508" y="480"/>
                                </a:lnTo>
                                <a:lnTo>
                                  <a:pt x="466" y="493"/>
                                </a:lnTo>
                                <a:lnTo>
                                  <a:pt x="421" y="493"/>
                                </a:lnTo>
                                <a:lnTo>
                                  <a:pt x="400" y="490"/>
                                </a:lnTo>
                                <a:lnTo>
                                  <a:pt x="376" y="480"/>
                                </a:lnTo>
                                <a:lnTo>
                                  <a:pt x="352" y="468"/>
                                </a:lnTo>
                                <a:lnTo>
                                  <a:pt x="333" y="450"/>
                                </a:lnTo>
                                <a:lnTo>
                                  <a:pt x="321" y="429"/>
                                </a:lnTo>
                                <a:lnTo>
                                  <a:pt x="327" y="429"/>
                                </a:lnTo>
                                <a:lnTo>
                                  <a:pt x="330" y="426"/>
                                </a:lnTo>
                                <a:lnTo>
                                  <a:pt x="337" y="426"/>
                                </a:lnTo>
                                <a:lnTo>
                                  <a:pt x="421" y="185"/>
                                </a:lnTo>
                                <a:lnTo>
                                  <a:pt x="421" y="182"/>
                                </a:lnTo>
                                <a:lnTo>
                                  <a:pt x="415" y="176"/>
                                </a:lnTo>
                                <a:lnTo>
                                  <a:pt x="415" y="173"/>
                                </a:lnTo>
                                <a:lnTo>
                                  <a:pt x="418" y="166"/>
                                </a:lnTo>
                                <a:lnTo>
                                  <a:pt x="424" y="166"/>
                                </a:lnTo>
                                <a:lnTo>
                                  <a:pt x="427" y="170"/>
                                </a:lnTo>
                                <a:lnTo>
                                  <a:pt x="427" y="166"/>
                                </a:lnTo>
                                <a:lnTo>
                                  <a:pt x="430" y="166"/>
                                </a:lnTo>
                                <a:lnTo>
                                  <a:pt x="430" y="151"/>
                                </a:lnTo>
                                <a:lnTo>
                                  <a:pt x="433" y="139"/>
                                </a:lnTo>
                                <a:lnTo>
                                  <a:pt x="433" y="124"/>
                                </a:lnTo>
                                <a:lnTo>
                                  <a:pt x="439" y="124"/>
                                </a:lnTo>
                                <a:lnTo>
                                  <a:pt x="439" y="121"/>
                                </a:lnTo>
                                <a:lnTo>
                                  <a:pt x="436" y="121"/>
                                </a:lnTo>
                                <a:lnTo>
                                  <a:pt x="436" y="118"/>
                                </a:lnTo>
                                <a:lnTo>
                                  <a:pt x="430" y="106"/>
                                </a:lnTo>
                                <a:lnTo>
                                  <a:pt x="430" y="97"/>
                                </a:lnTo>
                                <a:lnTo>
                                  <a:pt x="433" y="91"/>
                                </a:lnTo>
                                <a:lnTo>
                                  <a:pt x="433" y="85"/>
                                </a:lnTo>
                                <a:lnTo>
                                  <a:pt x="427" y="85"/>
                                </a:lnTo>
                                <a:lnTo>
                                  <a:pt x="421" y="88"/>
                                </a:lnTo>
                                <a:lnTo>
                                  <a:pt x="412" y="88"/>
                                </a:lnTo>
                                <a:lnTo>
                                  <a:pt x="403" y="91"/>
                                </a:lnTo>
                                <a:lnTo>
                                  <a:pt x="388" y="91"/>
                                </a:lnTo>
                                <a:lnTo>
                                  <a:pt x="382" y="88"/>
                                </a:lnTo>
                                <a:lnTo>
                                  <a:pt x="364" y="82"/>
                                </a:lnTo>
                                <a:lnTo>
                                  <a:pt x="352" y="79"/>
                                </a:lnTo>
                                <a:lnTo>
                                  <a:pt x="324" y="79"/>
                                </a:lnTo>
                                <a:lnTo>
                                  <a:pt x="315" y="82"/>
                                </a:lnTo>
                                <a:lnTo>
                                  <a:pt x="309" y="82"/>
                                </a:lnTo>
                                <a:lnTo>
                                  <a:pt x="303" y="85"/>
                                </a:lnTo>
                                <a:lnTo>
                                  <a:pt x="300" y="88"/>
                                </a:lnTo>
                                <a:lnTo>
                                  <a:pt x="297" y="94"/>
                                </a:lnTo>
                                <a:lnTo>
                                  <a:pt x="297" y="103"/>
                                </a:lnTo>
                                <a:lnTo>
                                  <a:pt x="291" y="103"/>
                                </a:lnTo>
                                <a:lnTo>
                                  <a:pt x="291" y="179"/>
                                </a:lnTo>
                                <a:lnTo>
                                  <a:pt x="294" y="233"/>
                                </a:lnTo>
                                <a:lnTo>
                                  <a:pt x="294" y="484"/>
                                </a:lnTo>
                                <a:lnTo>
                                  <a:pt x="300" y="496"/>
                                </a:lnTo>
                                <a:lnTo>
                                  <a:pt x="300" y="499"/>
                                </a:lnTo>
                                <a:lnTo>
                                  <a:pt x="297" y="505"/>
                                </a:lnTo>
                                <a:lnTo>
                                  <a:pt x="312" y="505"/>
                                </a:lnTo>
                                <a:lnTo>
                                  <a:pt x="330" y="508"/>
                                </a:lnTo>
                                <a:lnTo>
                                  <a:pt x="352" y="511"/>
                                </a:lnTo>
                                <a:lnTo>
                                  <a:pt x="367" y="517"/>
                                </a:lnTo>
                                <a:lnTo>
                                  <a:pt x="376" y="529"/>
                                </a:lnTo>
                                <a:lnTo>
                                  <a:pt x="385" y="529"/>
                                </a:lnTo>
                                <a:lnTo>
                                  <a:pt x="388" y="532"/>
                                </a:lnTo>
                                <a:lnTo>
                                  <a:pt x="388" y="562"/>
                                </a:lnTo>
                                <a:lnTo>
                                  <a:pt x="330" y="574"/>
                                </a:lnTo>
                                <a:lnTo>
                                  <a:pt x="273" y="5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B2B2"/>
                          </a:solidFill>
                          <a:ln w="0">
                            <a:solidFill>
                              <a:srgbClr val="B2B2B2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"/>
                        <wps:cNvSpPr>
                          <a:spLocks/>
                        </wps:cNvSpPr>
                        <wps:spPr bwMode="auto">
                          <a:xfrm>
                            <a:off x="928" y="679"/>
                            <a:ext cx="105" cy="281"/>
                          </a:xfrm>
                          <a:custGeom>
                            <a:avLst/>
                            <a:gdLst>
                              <a:gd name="T0" fmla="*/ 96 w 105"/>
                              <a:gd name="T1" fmla="*/ 281 h 281"/>
                              <a:gd name="T2" fmla="*/ 75 w 105"/>
                              <a:gd name="T3" fmla="*/ 275 h 281"/>
                              <a:gd name="T4" fmla="*/ 51 w 105"/>
                              <a:gd name="T5" fmla="*/ 272 h 281"/>
                              <a:gd name="T6" fmla="*/ 24 w 105"/>
                              <a:gd name="T7" fmla="*/ 269 h 281"/>
                              <a:gd name="T8" fmla="*/ 0 w 105"/>
                              <a:gd name="T9" fmla="*/ 269 h 281"/>
                              <a:gd name="T10" fmla="*/ 0 w 105"/>
                              <a:gd name="T11" fmla="*/ 106 h 281"/>
                              <a:gd name="T12" fmla="*/ 3 w 105"/>
                              <a:gd name="T13" fmla="*/ 25 h 281"/>
                              <a:gd name="T14" fmla="*/ 3 w 105"/>
                              <a:gd name="T15" fmla="*/ 6 h 281"/>
                              <a:gd name="T16" fmla="*/ 6 w 105"/>
                              <a:gd name="T17" fmla="*/ 3 h 281"/>
                              <a:gd name="T18" fmla="*/ 6 w 105"/>
                              <a:gd name="T19" fmla="*/ 0 h 281"/>
                              <a:gd name="T20" fmla="*/ 6 w 105"/>
                              <a:gd name="T21" fmla="*/ 15 h 281"/>
                              <a:gd name="T22" fmla="*/ 9 w 105"/>
                              <a:gd name="T23" fmla="*/ 22 h 281"/>
                              <a:gd name="T24" fmla="*/ 15 w 105"/>
                              <a:gd name="T25" fmla="*/ 31 h 281"/>
                              <a:gd name="T26" fmla="*/ 105 w 105"/>
                              <a:gd name="T27" fmla="*/ 278 h 281"/>
                              <a:gd name="T28" fmla="*/ 99 w 105"/>
                              <a:gd name="T29" fmla="*/ 278 h 281"/>
                              <a:gd name="T30" fmla="*/ 96 w 105"/>
                              <a:gd name="T31" fmla="*/ 281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81">
                                <a:moveTo>
                                  <a:pt x="96" y="281"/>
                                </a:moveTo>
                                <a:lnTo>
                                  <a:pt x="75" y="275"/>
                                </a:lnTo>
                                <a:lnTo>
                                  <a:pt x="51" y="272"/>
                                </a:lnTo>
                                <a:lnTo>
                                  <a:pt x="24" y="269"/>
                                </a:lnTo>
                                <a:lnTo>
                                  <a:pt x="0" y="269"/>
                                </a:lnTo>
                                <a:lnTo>
                                  <a:pt x="0" y="106"/>
                                </a:lnTo>
                                <a:lnTo>
                                  <a:pt x="3" y="25"/>
                                </a:lnTo>
                                <a:lnTo>
                                  <a:pt x="3" y="6"/>
                                </a:lnTo>
                                <a:lnTo>
                                  <a:pt x="6" y="3"/>
                                </a:lnTo>
                                <a:lnTo>
                                  <a:pt x="6" y="0"/>
                                </a:lnTo>
                                <a:lnTo>
                                  <a:pt x="6" y="15"/>
                                </a:lnTo>
                                <a:lnTo>
                                  <a:pt x="9" y="22"/>
                                </a:lnTo>
                                <a:lnTo>
                                  <a:pt x="15" y="31"/>
                                </a:lnTo>
                                <a:lnTo>
                                  <a:pt x="105" y="278"/>
                                </a:lnTo>
                                <a:lnTo>
                                  <a:pt x="99" y="278"/>
                                </a:lnTo>
                                <a:lnTo>
                                  <a:pt x="96" y="2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1250" y="682"/>
                            <a:ext cx="99" cy="278"/>
                          </a:xfrm>
                          <a:custGeom>
                            <a:avLst/>
                            <a:gdLst>
                              <a:gd name="T0" fmla="*/ 93 w 99"/>
                              <a:gd name="T1" fmla="*/ 278 h 278"/>
                              <a:gd name="T2" fmla="*/ 63 w 99"/>
                              <a:gd name="T3" fmla="*/ 269 h 278"/>
                              <a:gd name="T4" fmla="*/ 30 w 99"/>
                              <a:gd name="T5" fmla="*/ 269 h 278"/>
                              <a:gd name="T6" fmla="*/ 0 w 99"/>
                              <a:gd name="T7" fmla="*/ 266 h 278"/>
                              <a:gd name="T8" fmla="*/ 0 w 99"/>
                              <a:gd name="T9" fmla="*/ 133 h 278"/>
                              <a:gd name="T10" fmla="*/ 3 w 99"/>
                              <a:gd name="T11" fmla="*/ 0 h 278"/>
                              <a:gd name="T12" fmla="*/ 6 w 99"/>
                              <a:gd name="T13" fmla="*/ 0 h 278"/>
                              <a:gd name="T14" fmla="*/ 6 w 99"/>
                              <a:gd name="T15" fmla="*/ 12 h 278"/>
                              <a:gd name="T16" fmla="*/ 12 w 99"/>
                              <a:gd name="T17" fmla="*/ 25 h 278"/>
                              <a:gd name="T18" fmla="*/ 18 w 99"/>
                              <a:gd name="T19" fmla="*/ 28 h 278"/>
                              <a:gd name="T20" fmla="*/ 33 w 99"/>
                              <a:gd name="T21" fmla="*/ 76 h 278"/>
                              <a:gd name="T22" fmla="*/ 45 w 99"/>
                              <a:gd name="T23" fmla="*/ 112 h 278"/>
                              <a:gd name="T24" fmla="*/ 54 w 99"/>
                              <a:gd name="T25" fmla="*/ 142 h 278"/>
                              <a:gd name="T26" fmla="*/ 63 w 99"/>
                              <a:gd name="T27" fmla="*/ 169 h 278"/>
                              <a:gd name="T28" fmla="*/ 72 w 99"/>
                              <a:gd name="T29" fmla="*/ 194 h 278"/>
                              <a:gd name="T30" fmla="*/ 84 w 99"/>
                              <a:gd name="T31" fmla="*/ 227 h 278"/>
                              <a:gd name="T32" fmla="*/ 99 w 99"/>
                              <a:gd name="T33" fmla="*/ 269 h 278"/>
                              <a:gd name="T34" fmla="*/ 99 w 99"/>
                              <a:gd name="T35" fmla="*/ 278 h 278"/>
                              <a:gd name="T36" fmla="*/ 93 w 99"/>
                              <a:gd name="T37" fmla="*/ 278 h 2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278">
                                <a:moveTo>
                                  <a:pt x="93" y="278"/>
                                </a:moveTo>
                                <a:lnTo>
                                  <a:pt x="63" y="269"/>
                                </a:lnTo>
                                <a:lnTo>
                                  <a:pt x="30" y="269"/>
                                </a:lnTo>
                                <a:lnTo>
                                  <a:pt x="0" y="266"/>
                                </a:lnTo>
                                <a:lnTo>
                                  <a:pt x="0" y="133"/>
                                </a:lnTo>
                                <a:lnTo>
                                  <a:pt x="3" y="0"/>
                                </a:lnTo>
                                <a:lnTo>
                                  <a:pt x="6" y="0"/>
                                </a:lnTo>
                                <a:lnTo>
                                  <a:pt x="6" y="12"/>
                                </a:lnTo>
                                <a:lnTo>
                                  <a:pt x="12" y="25"/>
                                </a:lnTo>
                                <a:lnTo>
                                  <a:pt x="18" y="28"/>
                                </a:lnTo>
                                <a:lnTo>
                                  <a:pt x="33" y="76"/>
                                </a:lnTo>
                                <a:lnTo>
                                  <a:pt x="45" y="112"/>
                                </a:lnTo>
                                <a:lnTo>
                                  <a:pt x="54" y="142"/>
                                </a:lnTo>
                                <a:lnTo>
                                  <a:pt x="63" y="169"/>
                                </a:lnTo>
                                <a:lnTo>
                                  <a:pt x="72" y="194"/>
                                </a:lnTo>
                                <a:lnTo>
                                  <a:pt x="84" y="227"/>
                                </a:lnTo>
                                <a:lnTo>
                                  <a:pt x="99" y="269"/>
                                </a:lnTo>
                                <a:lnTo>
                                  <a:pt x="99" y="278"/>
                                </a:lnTo>
                                <a:lnTo>
                                  <a:pt x="93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823" y="679"/>
                            <a:ext cx="105" cy="278"/>
                          </a:xfrm>
                          <a:custGeom>
                            <a:avLst/>
                            <a:gdLst>
                              <a:gd name="T0" fmla="*/ 3 w 105"/>
                              <a:gd name="T1" fmla="*/ 278 h 278"/>
                              <a:gd name="T2" fmla="*/ 0 w 105"/>
                              <a:gd name="T3" fmla="*/ 275 h 278"/>
                              <a:gd name="T4" fmla="*/ 42 w 105"/>
                              <a:gd name="T5" fmla="*/ 154 h 278"/>
                              <a:gd name="T6" fmla="*/ 87 w 105"/>
                              <a:gd name="T7" fmla="*/ 34 h 278"/>
                              <a:gd name="T8" fmla="*/ 96 w 105"/>
                              <a:gd name="T9" fmla="*/ 25 h 278"/>
                              <a:gd name="T10" fmla="*/ 96 w 105"/>
                              <a:gd name="T11" fmla="*/ 18 h 278"/>
                              <a:gd name="T12" fmla="*/ 99 w 105"/>
                              <a:gd name="T13" fmla="*/ 12 h 278"/>
                              <a:gd name="T14" fmla="*/ 99 w 105"/>
                              <a:gd name="T15" fmla="*/ 6 h 278"/>
                              <a:gd name="T16" fmla="*/ 102 w 105"/>
                              <a:gd name="T17" fmla="*/ 3 h 278"/>
                              <a:gd name="T18" fmla="*/ 102 w 105"/>
                              <a:gd name="T19" fmla="*/ 0 h 278"/>
                              <a:gd name="T20" fmla="*/ 102 w 105"/>
                              <a:gd name="T21" fmla="*/ 31 h 278"/>
                              <a:gd name="T22" fmla="*/ 105 w 105"/>
                              <a:gd name="T23" fmla="*/ 34 h 278"/>
                              <a:gd name="T24" fmla="*/ 105 w 105"/>
                              <a:gd name="T25" fmla="*/ 269 h 278"/>
                              <a:gd name="T26" fmla="*/ 3 w 105"/>
                              <a:gd name="T27" fmla="*/ 278 h 2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5" h="278">
                                <a:moveTo>
                                  <a:pt x="3" y="278"/>
                                </a:moveTo>
                                <a:lnTo>
                                  <a:pt x="0" y="275"/>
                                </a:lnTo>
                                <a:lnTo>
                                  <a:pt x="42" y="154"/>
                                </a:lnTo>
                                <a:lnTo>
                                  <a:pt x="87" y="34"/>
                                </a:lnTo>
                                <a:lnTo>
                                  <a:pt x="96" y="25"/>
                                </a:lnTo>
                                <a:lnTo>
                                  <a:pt x="96" y="18"/>
                                </a:lnTo>
                                <a:lnTo>
                                  <a:pt x="99" y="12"/>
                                </a:lnTo>
                                <a:lnTo>
                                  <a:pt x="99" y="6"/>
                                </a:lnTo>
                                <a:lnTo>
                                  <a:pt x="102" y="3"/>
                                </a:lnTo>
                                <a:lnTo>
                                  <a:pt x="102" y="0"/>
                                </a:lnTo>
                                <a:lnTo>
                                  <a:pt x="102" y="31"/>
                                </a:lnTo>
                                <a:lnTo>
                                  <a:pt x="105" y="34"/>
                                </a:lnTo>
                                <a:lnTo>
                                  <a:pt x="105" y="269"/>
                                </a:lnTo>
                                <a:lnTo>
                                  <a:pt x="3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1151" y="682"/>
                            <a:ext cx="96" cy="275"/>
                          </a:xfrm>
                          <a:custGeom>
                            <a:avLst/>
                            <a:gdLst>
                              <a:gd name="T0" fmla="*/ 0 w 96"/>
                              <a:gd name="T1" fmla="*/ 275 h 275"/>
                              <a:gd name="T2" fmla="*/ 0 w 96"/>
                              <a:gd name="T3" fmla="*/ 269 h 275"/>
                              <a:gd name="T4" fmla="*/ 84 w 96"/>
                              <a:gd name="T5" fmla="*/ 28 h 275"/>
                              <a:gd name="T6" fmla="*/ 90 w 96"/>
                              <a:gd name="T7" fmla="*/ 22 h 275"/>
                              <a:gd name="T8" fmla="*/ 93 w 96"/>
                              <a:gd name="T9" fmla="*/ 15 h 275"/>
                              <a:gd name="T10" fmla="*/ 93 w 96"/>
                              <a:gd name="T11" fmla="*/ 0 h 275"/>
                              <a:gd name="T12" fmla="*/ 96 w 96"/>
                              <a:gd name="T13" fmla="*/ 0 h 275"/>
                              <a:gd name="T14" fmla="*/ 96 w 96"/>
                              <a:gd name="T15" fmla="*/ 266 h 275"/>
                              <a:gd name="T16" fmla="*/ 0 w 96"/>
                              <a:gd name="T17" fmla="*/ 275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6" h="275">
                                <a:moveTo>
                                  <a:pt x="0" y="275"/>
                                </a:moveTo>
                                <a:lnTo>
                                  <a:pt x="0" y="269"/>
                                </a:lnTo>
                                <a:lnTo>
                                  <a:pt x="84" y="28"/>
                                </a:lnTo>
                                <a:lnTo>
                                  <a:pt x="90" y="22"/>
                                </a:lnTo>
                                <a:lnTo>
                                  <a:pt x="93" y="15"/>
                                </a:lnTo>
                                <a:lnTo>
                                  <a:pt x="93" y="0"/>
                                </a:lnTo>
                                <a:lnTo>
                                  <a:pt x="96" y="0"/>
                                </a:lnTo>
                                <a:lnTo>
                                  <a:pt x="96" y="266"/>
                                </a:lnTo>
                                <a:lnTo>
                                  <a:pt x="0" y="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20202"/>
                          </a:solidFill>
                          <a:ln w="0">
                            <a:solidFill>
                              <a:srgbClr val="02020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5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40404"/>
                          </a:solidFill>
                          <a:ln w="0">
                            <a:solidFill>
                              <a:srgbClr val="04040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3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60606"/>
                          </a:solidFill>
                          <a:ln w="0">
                            <a:solidFill>
                              <a:srgbClr val="06060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09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080808"/>
                          </a:solidFill>
                          <a:ln w="0">
                            <a:solidFill>
                              <a:srgbClr val="08080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8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A0A0A"/>
                          </a:solidFill>
                          <a:ln w="0">
                            <a:solidFill>
                              <a:srgbClr val="0A0A0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6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C0C0C"/>
                          </a:solidFill>
                          <a:ln w="0">
                            <a:solidFill>
                              <a:srgbClr val="0C0C0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54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E0E0E"/>
                          </a:solidFill>
                          <a:ln w="0">
                            <a:solidFill>
                              <a:srgbClr val="0E0E0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1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01010"/>
                          </a:solidFill>
                          <a:ln w="0">
                            <a:solidFill>
                              <a:srgbClr val="10101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9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121212"/>
                          </a:solidFill>
                          <a:ln w="0">
                            <a:solidFill>
                              <a:srgbClr val="12121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6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41414"/>
                          </a:solidFill>
                          <a:ln w="0">
                            <a:solidFill>
                              <a:srgbClr val="14141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84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161616"/>
                          </a:solidFill>
                          <a:ln w="0">
                            <a:solidFill>
                              <a:srgbClr val="16161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2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81818"/>
                          </a:solidFill>
                          <a:ln w="0">
                            <a:solidFill>
                              <a:srgbClr val="18181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0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A1A1A"/>
                          </a:solidFill>
                          <a:ln w="0">
                            <a:solidFill>
                              <a:srgbClr val="1A1A1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78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1C1C1C"/>
                          </a:solidFill>
                          <a:ln w="0">
                            <a:solidFill>
                              <a:srgbClr val="1C1C1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5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E1E1E"/>
                          </a:solidFill>
                          <a:ln w="0">
                            <a:solidFill>
                              <a:srgbClr val="1E1E1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23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02020"/>
                          </a:solidFill>
                          <a:ln w="0">
                            <a:solidFill>
                              <a:srgbClr val="2020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30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22222"/>
                          </a:solidFill>
                          <a:ln w="0">
                            <a:solidFill>
                              <a:srgbClr val="22222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38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42424"/>
                          </a:solidFill>
                          <a:ln w="0">
                            <a:solidFill>
                              <a:srgbClr val="24242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46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62626"/>
                          </a:solidFill>
                          <a:ln w="0">
                            <a:solidFill>
                              <a:srgbClr val="26262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53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82828"/>
                          </a:solidFill>
                          <a:ln w="0">
                            <a:solidFill>
                              <a:srgbClr val="28282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1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A2A2A"/>
                          </a:solidFill>
                          <a:ln w="0">
                            <a:solidFill>
                              <a:srgbClr val="2A2A2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69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C2C2C"/>
                          </a:solidFill>
                          <a:ln w="0">
                            <a:solidFill>
                              <a:srgbClr val="2C2C2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76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E2E2E"/>
                          </a:solidFill>
                          <a:ln w="0">
                            <a:solidFill>
                              <a:srgbClr val="2E2E2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844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303030"/>
                          </a:solidFill>
                          <a:ln w="0">
                            <a:solidFill>
                              <a:srgbClr val="30303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92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23232"/>
                          </a:solidFill>
                          <a:ln w="0">
                            <a:solidFill>
                              <a:srgbClr val="32323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99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43434"/>
                          </a:solidFill>
                          <a:ln w="0">
                            <a:solidFill>
                              <a:srgbClr val="34343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07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63636"/>
                          </a:solidFill>
                          <a:ln w="0">
                            <a:solidFill>
                              <a:srgbClr val="36363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15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83838"/>
                          </a:solidFill>
                          <a:ln w="0">
                            <a:solidFill>
                              <a:srgbClr val="38383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222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 w="0">
                            <a:solidFill>
                              <a:srgbClr val="3A3A3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30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0">
                            <a:solidFill>
                              <a:srgbClr val="3C3C3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38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E3E3E"/>
                          </a:solidFill>
                          <a:ln w="0">
                            <a:solidFill>
                              <a:srgbClr val="3E3E3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45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 w="0">
                            <a:solidFill>
                              <a:srgbClr val="40404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53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24242"/>
                          </a:solidFill>
                          <a:ln w="0">
                            <a:solidFill>
                              <a:srgbClr val="42424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610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444444"/>
                          </a:solidFill>
                          <a:ln w="0">
                            <a:solidFill>
                              <a:srgbClr val="4444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68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64646"/>
                          </a:solidFill>
                          <a:ln w="0">
                            <a:solidFill>
                              <a:srgbClr val="4646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84848"/>
                          </a:solidFill>
                          <a:ln w="0">
                            <a:solidFill>
                              <a:srgbClr val="48484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4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A4A4A"/>
                          </a:solidFill>
                          <a:ln w="0">
                            <a:solidFill>
                              <a:srgbClr val="4A4A4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91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C4C4C"/>
                          </a:solidFill>
                          <a:ln w="0">
                            <a:solidFill>
                              <a:srgbClr val="4C4C4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99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E4E4E"/>
                          </a:solidFill>
                          <a:ln w="0">
                            <a:solidFill>
                              <a:srgbClr val="4E4E4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307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05050"/>
                          </a:solidFill>
                          <a:ln w="0">
                            <a:solidFill>
                              <a:srgbClr val="50505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14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 w="0">
                            <a:solidFill>
                              <a:srgbClr val="52525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22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45454"/>
                          </a:solidFill>
                          <a:ln w="0">
                            <a:solidFill>
                              <a:srgbClr val="54545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30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65656"/>
                          </a:solidFill>
                          <a:ln w="0">
                            <a:solidFill>
                              <a:srgbClr val="56565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3379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585858"/>
                          </a:solidFill>
                          <a:ln w="0">
                            <a:solidFill>
                              <a:srgbClr val="58585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345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0">
                            <a:solidFill>
                              <a:srgbClr val="5A5A5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53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C5C5C"/>
                          </a:solidFill>
                          <a:ln w="0">
                            <a:solidFill>
                              <a:srgbClr val="5C5C5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360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E5E5E"/>
                          </a:solidFill>
                          <a:ln w="0">
                            <a:solidFill>
                              <a:srgbClr val="5E5E5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68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06060"/>
                          </a:solidFill>
                          <a:ln w="0">
                            <a:solidFill>
                              <a:srgbClr val="606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76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26262"/>
                          </a:solidFill>
                          <a:ln w="0">
                            <a:solidFill>
                              <a:srgbClr val="62626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83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46464"/>
                          </a:solidFill>
                          <a:ln w="0">
                            <a:solidFill>
                              <a:srgbClr val="64646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91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66666"/>
                          </a:solidFill>
                          <a:ln w="0">
                            <a:solidFill>
                              <a:srgbClr val="66666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99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86868"/>
                          </a:solidFill>
                          <a:ln w="0">
                            <a:solidFill>
                              <a:srgbClr val="68686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07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A6A6A"/>
                          </a:solidFill>
                          <a:ln w="0">
                            <a:solidFill>
                              <a:srgbClr val="6A6A6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145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6C6C6C"/>
                          </a:solidFill>
                          <a:ln w="0">
                            <a:solidFill>
                              <a:srgbClr val="6C6C6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22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E6E6E"/>
                          </a:solidFill>
                          <a:ln w="0">
                            <a:solidFill>
                              <a:srgbClr val="6E6E6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29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07070"/>
                          </a:solidFill>
                          <a:ln w="0">
                            <a:solidFill>
                              <a:srgbClr val="7070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37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27272"/>
                          </a:solidFill>
                          <a:ln w="0">
                            <a:solidFill>
                              <a:srgbClr val="72727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45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47474"/>
                          </a:solidFill>
                          <a:ln w="0">
                            <a:solidFill>
                              <a:srgbClr val="74747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453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67676"/>
                          </a:solidFill>
                          <a:ln w="0">
                            <a:solidFill>
                              <a:srgbClr val="76767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460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87878"/>
                          </a:solidFill>
                          <a:ln w="0">
                            <a:solidFill>
                              <a:srgbClr val="78787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468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A7A7A"/>
                          </a:solidFill>
                          <a:ln w="0">
                            <a:solidFill>
                              <a:srgbClr val="7A7A7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75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C7C7C"/>
                          </a:solidFill>
                          <a:ln w="0">
                            <a:solidFill>
                              <a:srgbClr val="7C7C7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83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E7E7E"/>
                          </a:solidFill>
                          <a:ln w="0">
                            <a:solidFill>
                              <a:srgbClr val="7E7E7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911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0">
                            <a:solidFill>
                              <a:srgbClr val="7F7F7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499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18181"/>
                          </a:solidFill>
                          <a:ln w="0">
                            <a:solidFill>
                              <a:srgbClr val="81818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06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38383"/>
                          </a:solidFill>
                          <a:ln w="0">
                            <a:solidFill>
                              <a:srgbClr val="83838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514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58585"/>
                          </a:solidFill>
                          <a:ln w="0">
                            <a:solidFill>
                              <a:srgbClr val="85858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22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78787"/>
                          </a:solidFill>
                          <a:ln w="0">
                            <a:solidFill>
                              <a:srgbClr val="87878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529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98989"/>
                          </a:solidFill>
                          <a:ln w="0">
                            <a:solidFill>
                              <a:srgbClr val="89898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537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B8B8B"/>
                          </a:solidFill>
                          <a:ln w="0">
                            <a:solidFill>
                              <a:srgbClr val="8B8B8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44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D8D8D"/>
                          </a:solidFill>
                          <a:ln w="0">
                            <a:solidFill>
                              <a:srgbClr val="8D8D8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552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F8F8F"/>
                          </a:solidFill>
                          <a:ln w="0">
                            <a:solidFill>
                              <a:srgbClr val="8F8F8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560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19191"/>
                          </a:solidFill>
                          <a:ln w="0">
                            <a:solidFill>
                              <a:srgbClr val="91919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680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939393"/>
                          </a:solidFill>
                          <a:ln w="0">
                            <a:solidFill>
                              <a:srgbClr val="93939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75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59595"/>
                          </a:solidFill>
                          <a:ln w="0">
                            <a:solidFill>
                              <a:srgbClr val="95959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583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79797"/>
                          </a:solidFill>
                          <a:ln w="0">
                            <a:solidFill>
                              <a:srgbClr val="97979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591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999999"/>
                          </a:solidFill>
                          <a:ln w="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598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 w="0">
                            <a:solidFill>
                              <a:srgbClr val="9B9B9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606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9D9D9D"/>
                          </a:solidFill>
                          <a:ln w="0">
                            <a:solidFill>
                              <a:srgbClr val="9D9D9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614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 w="0">
                            <a:solidFill>
                              <a:srgbClr val="9F9F9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621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1A1A1"/>
                          </a:solidFill>
                          <a:ln w="0">
                            <a:solidFill>
                              <a:srgbClr val="A1A1A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629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3A3A3"/>
                          </a:solidFill>
                          <a:ln w="0">
                            <a:solidFill>
                              <a:srgbClr val="A3A3A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637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5A5A5"/>
                          </a:solidFill>
                          <a:ln w="0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6446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A7A7A7"/>
                          </a:solidFill>
                          <a:ln w="0">
                            <a:solidFill>
                              <a:srgbClr val="A7A7A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52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9A9A9"/>
                          </a:solidFill>
                          <a:ln w="0">
                            <a:solidFill>
                              <a:srgbClr val="A9A9A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660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BABAB"/>
                          </a:solidFill>
                          <a:ln w="0">
                            <a:solidFill>
                              <a:srgbClr val="ABABA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67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DADAD"/>
                          </a:solidFill>
                          <a:ln w="0">
                            <a:solidFill>
                              <a:srgbClr val="ADADA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675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FAFAF"/>
                          </a:solidFill>
                          <a:ln w="0">
                            <a:solidFill>
                              <a:srgbClr val="AFAFA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683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1B1B1"/>
                          </a:solidFill>
                          <a:ln w="0">
                            <a:solidFill>
                              <a:srgbClr val="B1B1B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690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 w="0">
                            <a:solidFill>
                              <a:srgbClr val="B3B3B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698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5B5B5"/>
                          </a:solidFill>
                          <a:ln w="0">
                            <a:solidFill>
                              <a:srgbClr val="B5B5B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706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7B7B7"/>
                          </a:solidFill>
                          <a:ln w="0">
                            <a:solidFill>
                              <a:srgbClr val="B7B7B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713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9B9B9"/>
                          </a:solidFill>
                          <a:ln w="0">
                            <a:solidFill>
                              <a:srgbClr val="B9B9B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7215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BBBBBB"/>
                          </a:solidFill>
                          <a:ln w="0">
                            <a:solidFill>
                              <a:srgbClr val="BBBBB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729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DBDBD"/>
                          </a:solidFill>
                          <a:ln w="0">
                            <a:solidFill>
                              <a:srgbClr val="BDBDB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736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solidFill>
                              <a:srgbClr val="BFBFB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744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1C1C1"/>
                          </a:solidFill>
                          <a:ln w="0">
                            <a:solidFill>
                              <a:srgbClr val="C1C1C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52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3C3C3"/>
                          </a:solidFill>
                          <a:ln w="0">
                            <a:solidFill>
                              <a:srgbClr val="C3C3C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59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5C5C5"/>
                          </a:solidFill>
                          <a:ln w="0">
                            <a:solidFill>
                              <a:srgbClr val="C5C5C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767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7C7C7"/>
                          </a:solidFill>
                          <a:ln w="0">
                            <a:solidFill>
                              <a:srgbClr val="C7C7C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775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9C9C9"/>
                          </a:solidFill>
                          <a:ln w="0">
                            <a:solidFill>
                              <a:srgbClr val="C9C9C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782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BCBCB"/>
                          </a:solidFill>
                          <a:ln w="0">
                            <a:solidFill>
                              <a:srgbClr val="CBCBC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790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DCDCD"/>
                          </a:solidFill>
                          <a:ln w="0">
                            <a:solidFill>
                              <a:srgbClr val="CDCDC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7981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CFCFCF"/>
                          </a:solidFill>
                          <a:ln w="0">
                            <a:solidFill>
                              <a:srgbClr val="CFCFC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806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1D1D1"/>
                          </a:solidFill>
                          <a:ln w="0">
                            <a:solidFill>
                              <a:srgbClr val="D1D1D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813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3D3D3"/>
                          </a:solidFill>
                          <a:ln w="0">
                            <a:solidFill>
                              <a:srgbClr val="D3D3D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821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5D5D5"/>
                          </a:solidFill>
                          <a:ln w="0">
                            <a:solidFill>
                              <a:srgbClr val="D5D5D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828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 w="0">
                            <a:solidFill>
                              <a:srgbClr val="D7D7D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836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0">
                            <a:solidFill>
                              <a:srgbClr val="D9D9D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844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BDBDB"/>
                          </a:solidFill>
                          <a:ln w="0">
                            <a:solidFill>
                              <a:srgbClr val="DBDBD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851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0">
                            <a:solidFill>
                              <a:srgbClr val="DDDDD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859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 w="0">
                            <a:solidFill>
                              <a:srgbClr val="DFDFD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867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 w="0">
                            <a:solidFill>
                              <a:srgbClr val="E1E1E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8747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E3E3E3"/>
                          </a:solidFill>
                          <a:ln w="0">
                            <a:solidFill>
                              <a:srgbClr val="E3E3E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882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5E5E5"/>
                          </a:solidFill>
                          <a:ln w="0">
                            <a:solidFill>
                              <a:srgbClr val="E5E5E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890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 w="0">
                            <a:solidFill>
                              <a:srgbClr val="E7E7E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897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9E9E9"/>
                          </a:solidFill>
                          <a:ln w="0">
                            <a:solidFill>
                              <a:srgbClr val="E9E9E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905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BEBEB"/>
                          </a:solidFill>
                          <a:ln w="0">
                            <a:solidFill>
                              <a:srgbClr val="EBEBE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913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DEDED"/>
                          </a:solidFill>
                          <a:ln w="0">
                            <a:solidFill>
                              <a:srgbClr val="EDEDE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921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FEFEF"/>
                          </a:solidFill>
                          <a:ln w="0">
                            <a:solidFill>
                              <a:srgbClr val="EFEFE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928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 w="0">
                            <a:solidFill>
                              <a:srgbClr val="F1F1F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936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w="0">
                            <a:solidFill>
                              <a:srgbClr val="F3F3F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943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5F5F5"/>
                          </a:solidFill>
                          <a:ln w="0">
                            <a:solidFill>
                              <a:srgbClr val="F5F5F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9516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0">
                            <a:solidFill>
                              <a:srgbClr val="F7F7F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959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9F9F9"/>
                          </a:solidFill>
                          <a:ln w="0">
                            <a:solidFill>
                              <a:srgbClr val="F9F9F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967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FBFBFB"/>
                          </a:solidFill>
                          <a:ln w="0">
                            <a:solidFill>
                              <a:srgbClr val="FBFBF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974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DFDFD"/>
                          </a:solidFill>
                          <a:ln w="0">
                            <a:solidFill>
                              <a:srgbClr val="FDFDF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8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20202"/>
                          </a:solidFill>
                          <a:ln w="0">
                            <a:solidFill>
                              <a:srgbClr val="02020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5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40404"/>
                          </a:solidFill>
                          <a:ln w="0">
                            <a:solidFill>
                              <a:srgbClr val="04040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3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60606"/>
                          </a:solidFill>
                          <a:ln w="0">
                            <a:solidFill>
                              <a:srgbClr val="06060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09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080808"/>
                          </a:solidFill>
                          <a:ln w="0">
                            <a:solidFill>
                              <a:srgbClr val="08080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388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A0A0A"/>
                          </a:solidFill>
                          <a:ln w="0">
                            <a:solidFill>
                              <a:srgbClr val="0A0A0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46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C0C0C"/>
                          </a:solidFill>
                          <a:ln w="0">
                            <a:solidFill>
                              <a:srgbClr val="0C0C0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54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E0E0E"/>
                          </a:solidFill>
                          <a:ln w="0">
                            <a:solidFill>
                              <a:srgbClr val="0E0E0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61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01010"/>
                          </a:solidFill>
                          <a:ln w="0">
                            <a:solidFill>
                              <a:srgbClr val="10101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69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121212"/>
                          </a:solidFill>
                          <a:ln w="0">
                            <a:solidFill>
                              <a:srgbClr val="12121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769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41414"/>
                          </a:solidFill>
                          <a:ln w="0">
                            <a:solidFill>
                              <a:srgbClr val="14141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847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161616"/>
                          </a:solidFill>
                          <a:ln w="0">
                            <a:solidFill>
                              <a:srgbClr val="16161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92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81818"/>
                          </a:solidFill>
                          <a:ln w="0">
                            <a:solidFill>
                              <a:srgbClr val="18181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00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A1A1A"/>
                          </a:solidFill>
                          <a:ln w="0">
                            <a:solidFill>
                              <a:srgbClr val="1A1A1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1078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1C1C1C"/>
                          </a:solidFill>
                          <a:ln w="0">
                            <a:solidFill>
                              <a:srgbClr val="1C1C1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115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E1E1E"/>
                          </a:solidFill>
                          <a:ln w="0">
                            <a:solidFill>
                              <a:srgbClr val="1E1E1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123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02020"/>
                          </a:solidFill>
                          <a:ln w="0">
                            <a:solidFill>
                              <a:srgbClr val="2020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130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22222"/>
                          </a:solidFill>
                          <a:ln w="0">
                            <a:solidFill>
                              <a:srgbClr val="22222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1385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42424"/>
                          </a:solidFill>
                          <a:ln w="0">
                            <a:solidFill>
                              <a:srgbClr val="24242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146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62626"/>
                          </a:solidFill>
                          <a:ln w="0">
                            <a:solidFill>
                              <a:srgbClr val="26262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1538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82828"/>
                          </a:solidFill>
                          <a:ln w="0">
                            <a:solidFill>
                              <a:srgbClr val="28282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161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A2A2A"/>
                          </a:solidFill>
                          <a:ln w="0">
                            <a:solidFill>
                              <a:srgbClr val="2A2A2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169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C2C2C"/>
                          </a:solidFill>
                          <a:ln w="0">
                            <a:solidFill>
                              <a:srgbClr val="2C2C2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176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E2E2E"/>
                          </a:solidFill>
                          <a:ln w="0">
                            <a:solidFill>
                              <a:srgbClr val="2E2E2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844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303030"/>
                          </a:solidFill>
                          <a:ln w="0">
                            <a:solidFill>
                              <a:srgbClr val="30303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192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23232"/>
                          </a:solidFill>
                          <a:ln w="0">
                            <a:solidFill>
                              <a:srgbClr val="32323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199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43434"/>
                          </a:solidFill>
                          <a:ln w="0">
                            <a:solidFill>
                              <a:srgbClr val="34343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07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63636"/>
                          </a:solidFill>
                          <a:ln w="0">
                            <a:solidFill>
                              <a:srgbClr val="36363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15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83838"/>
                          </a:solidFill>
                          <a:ln w="0">
                            <a:solidFill>
                              <a:srgbClr val="38383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22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 w="0">
                            <a:solidFill>
                              <a:srgbClr val="3A3A3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230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0">
                            <a:solidFill>
                              <a:srgbClr val="3C3C3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38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E3E3E"/>
                          </a:solidFill>
                          <a:ln w="0">
                            <a:solidFill>
                              <a:srgbClr val="3E3E3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45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 w="0">
                            <a:solidFill>
                              <a:srgbClr val="40404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535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24242"/>
                          </a:solidFill>
                          <a:ln w="0">
                            <a:solidFill>
                              <a:srgbClr val="42424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2610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444444"/>
                          </a:solidFill>
                          <a:ln w="0">
                            <a:solidFill>
                              <a:srgbClr val="4444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268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64646"/>
                          </a:solidFill>
                          <a:ln w="0">
                            <a:solidFill>
                              <a:srgbClr val="4646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276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84848"/>
                          </a:solidFill>
                          <a:ln w="0">
                            <a:solidFill>
                              <a:srgbClr val="48484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284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A4A4A"/>
                          </a:solidFill>
                          <a:ln w="0">
                            <a:solidFill>
                              <a:srgbClr val="4A4A4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291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C4C4C"/>
                          </a:solidFill>
                          <a:ln w="0">
                            <a:solidFill>
                              <a:srgbClr val="4C4C4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99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E4E4E"/>
                          </a:solidFill>
                          <a:ln w="0">
                            <a:solidFill>
                              <a:srgbClr val="4E4E4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307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05050"/>
                          </a:solidFill>
                          <a:ln w="0">
                            <a:solidFill>
                              <a:srgbClr val="50505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314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 w="0">
                            <a:solidFill>
                              <a:srgbClr val="52525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322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45454"/>
                          </a:solidFill>
                          <a:ln w="0">
                            <a:solidFill>
                              <a:srgbClr val="54545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30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65656"/>
                          </a:solidFill>
                          <a:ln w="0">
                            <a:solidFill>
                              <a:srgbClr val="56565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3379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585858"/>
                          </a:solidFill>
                          <a:ln w="0">
                            <a:solidFill>
                              <a:srgbClr val="58585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345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0">
                            <a:solidFill>
                              <a:srgbClr val="5A5A5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353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C5C5C"/>
                          </a:solidFill>
                          <a:ln w="0">
                            <a:solidFill>
                              <a:srgbClr val="5C5C5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60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E5E5E"/>
                          </a:solidFill>
                          <a:ln w="0">
                            <a:solidFill>
                              <a:srgbClr val="5E5E5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368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06060"/>
                          </a:solidFill>
                          <a:ln w="0">
                            <a:solidFill>
                              <a:srgbClr val="606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376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26262"/>
                          </a:solidFill>
                          <a:ln w="0">
                            <a:solidFill>
                              <a:srgbClr val="62626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383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46464"/>
                          </a:solidFill>
                          <a:ln w="0">
                            <a:solidFill>
                              <a:srgbClr val="64646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391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66666"/>
                          </a:solidFill>
                          <a:ln w="0">
                            <a:solidFill>
                              <a:srgbClr val="66666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399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86868"/>
                          </a:solidFill>
                          <a:ln w="0">
                            <a:solidFill>
                              <a:srgbClr val="68686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4070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A6A6A"/>
                          </a:solidFill>
                          <a:ln w="0">
                            <a:solidFill>
                              <a:srgbClr val="6A6A6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4145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6C6C6C"/>
                          </a:solidFill>
                          <a:ln w="0">
                            <a:solidFill>
                              <a:srgbClr val="6C6C6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22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E6E6E"/>
                          </a:solidFill>
                          <a:ln w="0">
                            <a:solidFill>
                              <a:srgbClr val="6E6E6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4299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07070"/>
                          </a:solidFill>
                          <a:ln w="0">
                            <a:solidFill>
                              <a:srgbClr val="7070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4377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27272"/>
                          </a:solidFill>
                          <a:ln w="0">
                            <a:solidFill>
                              <a:srgbClr val="72727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45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47474"/>
                          </a:solidFill>
                          <a:ln w="0">
                            <a:solidFill>
                              <a:srgbClr val="74747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4530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67676"/>
                          </a:solidFill>
                          <a:ln w="0">
                            <a:solidFill>
                              <a:srgbClr val="76767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460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87878"/>
                          </a:solidFill>
                          <a:ln w="0">
                            <a:solidFill>
                              <a:srgbClr val="78787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468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A7A7A"/>
                          </a:solidFill>
                          <a:ln w="0">
                            <a:solidFill>
                              <a:srgbClr val="7A7A7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475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C7C7C"/>
                          </a:solidFill>
                          <a:ln w="0">
                            <a:solidFill>
                              <a:srgbClr val="7C7C7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83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E7E7E"/>
                          </a:solidFill>
                          <a:ln w="0">
                            <a:solidFill>
                              <a:srgbClr val="7E7E7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911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0">
                            <a:solidFill>
                              <a:srgbClr val="7F7F7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99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818181"/>
                          </a:solidFill>
                          <a:ln w="0">
                            <a:solidFill>
                              <a:srgbClr val="81818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205" name="Rectangle 205"/>
                      <wps:cNvSpPr>
                        <a:spLocks noChangeArrowheads="1"/>
                      </wps:cNvSpPr>
                      <wps:spPr bwMode="auto">
                        <a:xfrm>
                          <a:off x="321818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838383"/>
                        </a:solidFill>
                        <a:ln w="0">
                          <a:solidFill>
                            <a:srgbClr val="83838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Rectangle 206"/>
                      <wps:cNvSpPr>
                        <a:spLocks noChangeArrowheads="1"/>
                      </wps:cNvSpPr>
                      <wps:spPr bwMode="auto">
                        <a:xfrm>
                          <a:off x="326580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858585"/>
                        </a:solidFill>
                        <a:ln w="0">
                          <a:solidFill>
                            <a:srgbClr val="85858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" name="Rectangle 207"/>
                      <wps:cNvSpPr>
                        <a:spLocks noChangeArrowheads="1"/>
                      </wps:cNvSpPr>
                      <wps:spPr bwMode="auto">
                        <a:xfrm>
                          <a:off x="331533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878787"/>
                        </a:solidFill>
                        <a:ln w="0">
                          <a:solidFill>
                            <a:srgbClr val="87878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" name="Rectangle 208"/>
                      <wps:cNvSpPr>
                        <a:spLocks noChangeArrowheads="1"/>
                      </wps:cNvSpPr>
                      <wps:spPr bwMode="auto">
                        <a:xfrm>
                          <a:off x="336296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898989"/>
                        </a:solidFill>
                        <a:ln w="0">
                          <a:solidFill>
                            <a:srgbClr val="89898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" name="Rectangle 209"/>
                      <wps:cNvSpPr>
                        <a:spLocks noChangeArrowheads="1"/>
                      </wps:cNvSpPr>
                      <wps:spPr bwMode="auto">
                        <a:xfrm>
                          <a:off x="341249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8B8B8B"/>
                        </a:solidFill>
                        <a:ln w="0">
                          <a:solidFill>
                            <a:srgbClr val="8B8B8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Rectangle 210"/>
                      <wps:cNvSpPr>
                        <a:spLocks noChangeArrowheads="1"/>
                      </wps:cNvSpPr>
                      <wps:spPr bwMode="auto">
                        <a:xfrm>
                          <a:off x="346011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8D8D8D"/>
                        </a:solidFill>
                        <a:ln w="0">
                          <a:solidFill>
                            <a:srgbClr val="8D8D8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" name="Rectangle 211"/>
                      <wps:cNvSpPr>
                        <a:spLocks noChangeArrowheads="1"/>
                      </wps:cNvSpPr>
                      <wps:spPr bwMode="auto">
                        <a:xfrm>
                          <a:off x="350964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8F8F8F"/>
                        </a:solidFill>
                        <a:ln w="0">
                          <a:solidFill>
                            <a:srgbClr val="8F8F8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" name="Rectangle 212"/>
                      <wps:cNvSpPr>
                        <a:spLocks noChangeArrowheads="1"/>
                      </wps:cNvSpPr>
                      <wps:spPr bwMode="auto">
                        <a:xfrm>
                          <a:off x="355727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19191"/>
                        </a:solidFill>
                        <a:ln w="0">
                          <a:solidFill>
                            <a:srgbClr val="91919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3" name="Rectangle 213"/>
                      <wps:cNvSpPr>
                        <a:spLocks noChangeArrowheads="1"/>
                      </wps:cNvSpPr>
                      <wps:spPr bwMode="auto">
                        <a:xfrm>
                          <a:off x="3606800" y="113030"/>
                          <a:ext cx="48260" cy="55880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 w="0">
                          <a:solidFill>
                            <a:srgbClr val="93939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Rectangle 214"/>
                      <wps:cNvSpPr>
                        <a:spLocks noChangeArrowheads="1"/>
                      </wps:cNvSpPr>
                      <wps:spPr bwMode="auto">
                        <a:xfrm>
                          <a:off x="365506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59595"/>
                        </a:solidFill>
                        <a:ln w="0">
                          <a:solidFill>
                            <a:srgbClr val="95959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Rectangle 215"/>
                      <wps:cNvSpPr>
                        <a:spLocks noChangeArrowheads="1"/>
                      </wps:cNvSpPr>
                      <wps:spPr bwMode="auto">
                        <a:xfrm>
                          <a:off x="370459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 w="0">
                          <a:solidFill>
                            <a:srgbClr val="97979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Rectangle 216"/>
                      <wps:cNvSpPr>
                        <a:spLocks noChangeArrowheads="1"/>
                      </wps:cNvSpPr>
                      <wps:spPr bwMode="auto">
                        <a:xfrm>
                          <a:off x="375412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999999"/>
                        </a:solidFill>
                        <a:ln w="0">
                          <a:solidFill>
                            <a:srgbClr val="99999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" name="Rectangle 217"/>
                      <wps:cNvSpPr>
                        <a:spLocks noChangeArrowheads="1"/>
                      </wps:cNvSpPr>
                      <wps:spPr bwMode="auto">
                        <a:xfrm>
                          <a:off x="380174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B9B9B"/>
                        </a:solidFill>
                        <a:ln w="0">
                          <a:solidFill>
                            <a:srgbClr val="9B9B9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Rectangle 218"/>
                      <wps:cNvSpPr>
                        <a:spLocks noChangeArrowheads="1"/>
                      </wps:cNvSpPr>
                      <wps:spPr bwMode="auto">
                        <a:xfrm>
                          <a:off x="385127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9D9D9D"/>
                        </a:solidFill>
                        <a:ln w="0">
                          <a:solidFill>
                            <a:srgbClr val="9D9D9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Rectangle 219"/>
                      <wps:cNvSpPr>
                        <a:spLocks noChangeArrowheads="1"/>
                      </wps:cNvSpPr>
                      <wps:spPr bwMode="auto">
                        <a:xfrm>
                          <a:off x="389890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F9F9F"/>
                        </a:solidFill>
                        <a:ln w="0">
                          <a:solidFill>
                            <a:srgbClr val="9F9F9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Rectangle 220"/>
                      <wps:cNvSpPr>
                        <a:spLocks noChangeArrowheads="1"/>
                      </wps:cNvSpPr>
                      <wps:spPr bwMode="auto">
                        <a:xfrm>
                          <a:off x="394843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A1A1A1"/>
                        </a:solidFill>
                        <a:ln w="0">
                          <a:solidFill>
                            <a:srgbClr val="A1A1A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Rectangle 221"/>
                      <wps:cNvSpPr>
                        <a:spLocks noChangeArrowheads="1"/>
                      </wps:cNvSpPr>
                      <wps:spPr bwMode="auto">
                        <a:xfrm>
                          <a:off x="399605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A3A3A3"/>
                        </a:solidFill>
                        <a:ln w="0">
                          <a:solidFill>
                            <a:srgbClr val="A3A3A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2" name="Rectangle 222"/>
                      <wps:cNvSpPr>
                        <a:spLocks noChangeArrowheads="1"/>
                      </wps:cNvSpPr>
                      <wps:spPr bwMode="auto">
                        <a:xfrm>
                          <a:off x="404558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0">
                          <a:solidFill>
                            <a:srgbClr val="A5A5A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3" name="Rectangle 223"/>
                      <wps:cNvSpPr>
                        <a:spLocks noChangeArrowheads="1"/>
                      </wps:cNvSpPr>
                      <wps:spPr bwMode="auto">
                        <a:xfrm>
                          <a:off x="4093210" y="113030"/>
                          <a:ext cx="50165" cy="55880"/>
                        </a:xfrm>
                        <a:prstGeom prst="rect">
                          <a:avLst/>
                        </a:prstGeom>
                        <a:solidFill>
                          <a:srgbClr val="A7A7A7"/>
                        </a:solidFill>
                        <a:ln w="0">
                          <a:solidFill>
                            <a:srgbClr val="A7A7A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" name="Rectangle 224"/>
                      <wps:cNvSpPr>
                        <a:spLocks noChangeArrowheads="1"/>
                      </wps:cNvSpPr>
                      <wps:spPr bwMode="auto">
                        <a:xfrm>
                          <a:off x="414337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A9A9A9"/>
                        </a:solidFill>
                        <a:ln w="0">
                          <a:solidFill>
                            <a:srgbClr val="A9A9A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5" name="Rectangle 225"/>
                      <wps:cNvSpPr>
                        <a:spLocks noChangeArrowheads="1"/>
                      </wps:cNvSpPr>
                      <wps:spPr bwMode="auto">
                        <a:xfrm>
                          <a:off x="419100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ABABAB"/>
                        </a:solidFill>
                        <a:ln w="0">
                          <a:solidFill>
                            <a:srgbClr val="ABABA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6" name="Rectangle 226"/>
                      <wps:cNvSpPr>
                        <a:spLocks noChangeArrowheads="1"/>
                      </wps:cNvSpPr>
                      <wps:spPr bwMode="auto">
                        <a:xfrm>
                          <a:off x="424053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ADADAD"/>
                        </a:solidFill>
                        <a:ln w="0">
                          <a:solidFill>
                            <a:srgbClr val="ADADA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7" name="Rectangle 227"/>
                      <wps:cNvSpPr>
                        <a:spLocks noChangeArrowheads="1"/>
                      </wps:cNvSpPr>
                      <wps:spPr bwMode="auto">
                        <a:xfrm>
                          <a:off x="428815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AFAFAF"/>
                        </a:solidFill>
                        <a:ln w="0">
                          <a:solidFill>
                            <a:srgbClr val="AFAFA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" name="Rectangle 228"/>
                      <wps:cNvSpPr>
                        <a:spLocks noChangeArrowheads="1"/>
                      </wps:cNvSpPr>
                      <wps:spPr bwMode="auto">
                        <a:xfrm>
                          <a:off x="433768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B1B1B1"/>
                        </a:solidFill>
                        <a:ln w="0">
                          <a:solidFill>
                            <a:srgbClr val="B1B1B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" name="Rectangle 229"/>
                      <wps:cNvSpPr>
                        <a:spLocks noChangeArrowheads="1"/>
                      </wps:cNvSpPr>
                      <wps:spPr bwMode="auto">
                        <a:xfrm>
                          <a:off x="438721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B3B3B3"/>
                        </a:solidFill>
                        <a:ln w="0">
                          <a:solidFill>
                            <a:srgbClr val="B3B3B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0" name="Rectangle 230"/>
                      <wps:cNvSpPr>
                        <a:spLocks noChangeArrowheads="1"/>
                      </wps:cNvSpPr>
                      <wps:spPr bwMode="auto">
                        <a:xfrm>
                          <a:off x="443484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B5B5B5"/>
                        </a:solidFill>
                        <a:ln w="0">
                          <a:solidFill>
                            <a:srgbClr val="B5B5B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1" name="Rectangle 231"/>
                      <wps:cNvSpPr>
                        <a:spLocks noChangeArrowheads="1"/>
                      </wps:cNvSpPr>
                      <wps:spPr bwMode="auto">
                        <a:xfrm>
                          <a:off x="448437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B7B7B7"/>
                        </a:solidFill>
                        <a:ln w="0">
                          <a:solidFill>
                            <a:srgbClr val="B7B7B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" name="Rectangle 232"/>
                      <wps:cNvSpPr>
                        <a:spLocks noChangeArrowheads="1"/>
                      </wps:cNvSpPr>
                      <wps:spPr bwMode="auto">
                        <a:xfrm>
                          <a:off x="453199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B9B9B9"/>
                        </a:solidFill>
                        <a:ln w="0">
                          <a:solidFill>
                            <a:srgbClr val="B9B9B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3" name="Rectangle 233"/>
                      <wps:cNvSpPr>
                        <a:spLocks noChangeArrowheads="1"/>
                      </wps:cNvSpPr>
                      <wps:spPr bwMode="auto">
                        <a:xfrm>
                          <a:off x="4581525" y="113030"/>
                          <a:ext cx="48260" cy="55880"/>
                        </a:xfrm>
                        <a:prstGeom prst="rect">
                          <a:avLst/>
                        </a:prstGeom>
                        <a:solidFill>
                          <a:srgbClr val="BBBBBB"/>
                        </a:solidFill>
                        <a:ln w="0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4" name="Rectangle 234"/>
                      <wps:cNvSpPr>
                        <a:spLocks noChangeArrowheads="1"/>
                      </wps:cNvSpPr>
                      <wps:spPr bwMode="auto">
                        <a:xfrm>
                          <a:off x="462978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  <a:ln w="0">
                          <a:solidFill>
                            <a:srgbClr val="BDBDB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5" name="Rectangle 235"/>
                      <wps:cNvSpPr>
                        <a:spLocks noChangeArrowheads="1"/>
                      </wps:cNvSpPr>
                      <wps:spPr bwMode="auto">
                        <a:xfrm>
                          <a:off x="467931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0">
                          <a:solidFill>
                            <a:srgbClr val="BFBFB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6" name="Rectangle 236"/>
                      <wps:cNvSpPr>
                        <a:spLocks noChangeArrowheads="1"/>
                      </wps:cNvSpPr>
                      <wps:spPr bwMode="auto">
                        <a:xfrm>
                          <a:off x="472694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C1C1C1"/>
                        </a:solidFill>
                        <a:ln w="0">
                          <a:solidFill>
                            <a:srgbClr val="C1C1C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7" name="Rectangle 237"/>
                      <wps:cNvSpPr>
                        <a:spLocks noChangeArrowheads="1"/>
                      </wps:cNvSpPr>
                      <wps:spPr bwMode="auto">
                        <a:xfrm>
                          <a:off x="477647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C3C3C3"/>
                        </a:solidFill>
                        <a:ln w="0">
                          <a:solidFill>
                            <a:srgbClr val="C3C3C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8" name="Rectangle 238"/>
                      <wps:cNvSpPr>
                        <a:spLocks noChangeArrowheads="1"/>
                      </wps:cNvSpPr>
                      <wps:spPr bwMode="auto">
                        <a:xfrm>
                          <a:off x="482409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C5C5C5"/>
                        </a:solidFill>
                        <a:ln w="0">
                          <a:solidFill>
                            <a:srgbClr val="C5C5C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9" name="Rectangle 239"/>
                      <wps:cNvSpPr>
                        <a:spLocks noChangeArrowheads="1"/>
                      </wps:cNvSpPr>
                      <wps:spPr bwMode="auto">
                        <a:xfrm>
                          <a:off x="487362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C7C7C7"/>
                        </a:solidFill>
                        <a:ln w="0">
                          <a:solidFill>
                            <a:srgbClr val="C7C7C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" name="Rectangle 240"/>
                      <wps:cNvSpPr>
                        <a:spLocks noChangeArrowheads="1"/>
                      </wps:cNvSpPr>
                      <wps:spPr bwMode="auto">
                        <a:xfrm>
                          <a:off x="492125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C9C9C9"/>
                        </a:solidFill>
                        <a:ln w="0">
                          <a:solidFill>
                            <a:srgbClr val="C9C9C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1" name="Rectangle 241"/>
                      <wps:cNvSpPr>
                        <a:spLocks noChangeArrowheads="1"/>
                      </wps:cNvSpPr>
                      <wps:spPr bwMode="auto">
                        <a:xfrm>
                          <a:off x="497078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CBCBCB"/>
                        </a:solidFill>
                        <a:ln w="0">
                          <a:solidFill>
                            <a:srgbClr val="CBCBC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Rectangle 242"/>
                      <wps:cNvSpPr>
                        <a:spLocks noChangeArrowheads="1"/>
                      </wps:cNvSpPr>
                      <wps:spPr bwMode="auto">
                        <a:xfrm>
                          <a:off x="502031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CDCDCD"/>
                        </a:solidFill>
                        <a:ln w="0">
                          <a:solidFill>
                            <a:srgbClr val="CDCDC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3" name="Rectangle 243"/>
                      <wps:cNvSpPr>
                        <a:spLocks noChangeArrowheads="1"/>
                      </wps:cNvSpPr>
                      <wps:spPr bwMode="auto">
                        <a:xfrm>
                          <a:off x="5067935" y="113030"/>
                          <a:ext cx="50165" cy="55880"/>
                        </a:xfrm>
                        <a:prstGeom prst="rect">
                          <a:avLst/>
                        </a:prstGeom>
                        <a:solidFill>
                          <a:srgbClr val="CFCFCF"/>
                        </a:solidFill>
                        <a:ln w="0">
                          <a:solidFill>
                            <a:srgbClr val="CFCFC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4" name="Rectangle 244"/>
                      <wps:cNvSpPr>
                        <a:spLocks noChangeArrowheads="1"/>
                      </wps:cNvSpPr>
                      <wps:spPr bwMode="auto">
                        <a:xfrm>
                          <a:off x="511810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D1D1D1"/>
                        </a:solidFill>
                        <a:ln w="0">
                          <a:solidFill>
                            <a:srgbClr val="D1D1D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5" name="Rectangle 245"/>
                      <wps:cNvSpPr>
                        <a:spLocks noChangeArrowheads="1"/>
                      </wps:cNvSpPr>
                      <wps:spPr bwMode="auto">
                        <a:xfrm>
                          <a:off x="516572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  <a:ln w="0">
                          <a:solidFill>
                            <a:srgbClr val="D3D3D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6" name="Rectangle 246"/>
                      <wps:cNvSpPr>
                        <a:spLocks noChangeArrowheads="1"/>
                      </wps:cNvSpPr>
                      <wps:spPr bwMode="auto">
                        <a:xfrm>
                          <a:off x="521525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 w="0">
                          <a:solidFill>
                            <a:srgbClr val="D5D5D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7" name="Rectangle 247"/>
                      <wps:cNvSpPr>
                        <a:spLocks noChangeArrowheads="1"/>
                      </wps:cNvSpPr>
                      <wps:spPr bwMode="auto">
                        <a:xfrm>
                          <a:off x="526288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 w="0">
                          <a:solidFill>
                            <a:srgbClr val="D7D7D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8" name="Rectangle 248"/>
                      <wps:cNvSpPr>
                        <a:spLocks noChangeArrowheads="1"/>
                      </wps:cNvSpPr>
                      <wps:spPr bwMode="auto">
                        <a:xfrm>
                          <a:off x="531241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0">
                          <a:solidFill>
                            <a:srgbClr val="D9D9D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9" name="Rectangle 249"/>
                      <wps:cNvSpPr>
                        <a:spLocks noChangeArrowheads="1"/>
                      </wps:cNvSpPr>
                      <wps:spPr bwMode="auto">
                        <a:xfrm>
                          <a:off x="536003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DBDBDB"/>
                        </a:solidFill>
                        <a:ln w="0">
                          <a:solidFill>
                            <a:srgbClr val="DBDBD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0" name="Rectangle 250"/>
                      <wps:cNvSpPr>
                        <a:spLocks noChangeArrowheads="1"/>
                      </wps:cNvSpPr>
                      <wps:spPr bwMode="auto">
                        <a:xfrm>
                          <a:off x="540956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0">
                          <a:solidFill>
                            <a:srgbClr val="DDDDD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1" name="Rectangle 251"/>
                      <wps:cNvSpPr>
                        <a:spLocks noChangeArrowheads="1"/>
                      </wps:cNvSpPr>
                      <wps:spPr bwMode="auto">
                        <a:xfrm>
                          <a:off x="545719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0">
                          <a:solidFill>
                            <a:srgbClr val="DFDFD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2" name="Rectangle 252"/>
                      <wps:cNvSpPr>
                        <a:spLocks noChangeArrowheads="1"/>
                      </wps:cNvSpPr>
                      <wps:spPr bwMode="auto">
                        <a:xfrm>
                          <a:off x="550672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E1E1E1"/>
                        </a:solidFill>
                        <a:ln w="0">
                          <a:solidFill>
                            <a:srgbClr val="E1E1E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3" name="Rectangle 253"/>
                      <wps:cNvSpPr>
                        <a:spLocks noChangeArrowheads="1"/>
                      </wps:cNvSpPr>
                      <wps:spPr bwMode="auto">
                        <a:xfrm>
                          <a:off x="5554345" y="113030"/>
                          <a:ext cx="50165" cy="55880"/>
                        </a:xfrm>
                        <a:prstGeom prst="rect">
                          <a:avLst/>
                        </a:prstGeom>
                        <a:solidFill>
                          <a:srgbClr val="E3E3E3"/>
                        </a:solidFill>
                        <a:ln w="0">
                          <a:solidFill>
                            <a:srgbClr val="E3E3E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4" name="Rectangle 254"/>
                      <wps:cNvSpPr>
                        <a:spLocks noChangeArrowheads="1"/>
                      </wps:cNvSpPr>
                      <wps:spPr bwMode="auto">
                        <a:xfrm>
                          <a:off x="560451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0">
                          <a:solidFill>
                            <a:srgbClr val="E5E5E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5" name="Rectangle 255"/>
                      <wps:cNvSpPr>
                        <a:spLocks noChangeArrowheads="1"/>
                      </wps:cNvSpPr>
                      <wps:spPr bwMode="auto">
                        <a:xfrm>
                          <a:off x="565404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E7E7E7"/>
                        </a:solidFill>
                        <a:ln w="0">
                          <a:solidFill>
                            <a:srgbClr val="E7E7E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6" name="Rectangle 256"/>
                      <wps:cNvSpPr>
                        <a:spLocks noChangeArrowheads="1"/>
                      </wps:cNvSpPr>
                      <wps:spPr bwMode="auto">
                        <a:xfrm>
                          <a:off x="570166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E9E9E9"/>
                        </a:solidFill>
                        <a:ln w="0">
                          <a:solidFill>
                            <a:srgbClr val="E9E9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7" name="Rectangle 257"/>
                      <wps:cNvSpPr>
                        <a:spLocks noChangeArrowheads="1"/>
                      </wps:cNvSpPr>
                      <wps:spPr bwMode="auto">
                        <a:xfrm>
                          <a:off x="575119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 w="0">
                          <a:solidFill>
                            <a:srgbClr val="EBEBE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8" name="Rectangle 258"/>
                      <wps:cNvSpPr>
                        <a:spLocks noChangeArrowheads="1"/>
                      </wps:cNvSpPr>
                      <wps:spPr bwMode="auto">
                        <a:xfrm>
                          <a:off x="579882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  <a:ln w="0">
                          <a:solidFill>
                            <a:srgbClr val="EDEDE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9" name="Rectangle 259"/>
                      <wps:cNvSpPr>
                        <a:spLocks noChangeArrowheads="1"/>
                      </wps:cNvSpPr>
                      <wps:spPr bwMode="auto">
                        <a:xfrm>
                          <a:off x="584835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EFEFEF"/>
                        </a:solidFill>
                        <a:ln w="0">
                          <a:solidFill>
                            <a:srgbClr val="EFEFE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0" name="Rectangle 260"/>
                      <wps:cNvSpPr>
                        <a:spLocks noChangeArrowheads="1"/>
                      </wps:cNvSpPr>
                      <wps:spPr bwMode="auto">
                        <a:xfrm>
                          <a:off x="589597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0">
                          <a:solidFill>
                            <a:srgbClr val="F1F1F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1" name="Rectangle 261"/>
                      <wps:cNvSpPr>
                        <a:spLocks noChangeArrowheads="1"/>
                      </wps:cNvSpPr>
                      <wps:spPr bwMode="auto">
                        <a:xfrm>
                          <a:off x="594550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  <a:ln w="0">
                          <a:solidFill>
                            <a:srgbClr val="F3F3F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2" name="Rectangle 262"/>
                      <wps:cNvSpPr>
                        <a:spLocks noChangeArrowheads="1"/>
                      </wps:cNvSpPr>
                      <wps:spPr bwMode="auto">
                        <a:xfrm>
                          <a:off x="599313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0">
                          <a:solidFill>
                            <a:srgbClr val="F5F5F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3" name="Rectangle 263"/>
                      <wps:cNvSpPr>
                        <a:spLocks noChangeArrowheads="1"/>
                      </wps:cNvSpPr>
                      <wps:spPr bwMode="auto">
                        <a:xfrm>
                          <a:off x="6042660" y="113030"/>
                          <a:ext cx="48260" cy="55880"/>
                        </a:xfrm>
                        <a:prstGeom prst="rect">
                          <a:avLst/>
                        </a:prstGeom>
                        <a:solidFill>
                          <a:srgbClr val="F7F7F7"/>
                        </a:solidFill>
                        <a:ln w="0">
                          <a:solidFill>
                            <a:srgbClr val="F7F7F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4" name="Rectangle 264"/>
                      <wps:cNvSpPr>
                        <a:spLocks noChangeArrowheads="1"/>
                      </wps:cNvSpPr>
                      <wps:spPr bwMode="auto">
                        <a:xfrm>
                          <a:off x="609092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 w="0">
                          <a:solidFill>
                            <a:srgbClr val="F9F9F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5" name="Rectangle 265"/>
                      <wps:cNvSpPr>
                        <a:spLocks noChangeArrowheads="1"/>
                      </wps:cNvSpPr>
                      <wps:spPr bwMode="auto">
                        <a:xfrm>
                          <a:off x="614045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FBFBFB"/>
                        </a:solidFill>
                        <a:ln w="0">
                          <a:solidFill>
                            <a:srgbClr val="FBFBF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6" name="Rectangle 266"/>
                      <wps:cNvSpPr>
                        <a:spLocks noChangeArrowheads="1"/>
                      </wps:cNvSpPr>
                      <wps:spPr bwMode="auto">
                        <a:xfrm>
                          <a:off x="618807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FDFDFD"/>
                        </a:solidFill>
                        <a:ln w="0">
                          <a:solidFill>
                            <a:srgbClr val="FDFDF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7" name="Rectangle 267"/>
                      <wps:cNvSpPr>
                        <a:spLocks noChangeArrowheads="1"/>
                      </wps:cNvSpPr>
                      <wps:spPr bwMode="auto">
                        <a:xfrm>
                          <a:off x="1905" y="874395"/>
                          <a:ext cx="6283325" cy="1143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 w="0">
                          <a:solidFill>
                            <a:srgbClr val="7F7F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8" name="Freeform 268"/>
                      <wps:cNvSpPr>
                        <a:spLocks noEditPoints="1"/>
                      </wps:cNvSpPr>
                      <wps:spPr bwMode="auto">
                        <a:xfrm>
                          <a:off x="1573530" y="339090"/>
                          <a:ext cx="1922780" cy="370205"/>
                        </a:xfrm>
                        <a:custGeom>
                          <a:avLst/>
                          <a:gdLst>
                            <a:gd name="T0" fmla="*/ 6 w 3028"/>
                            <a:gd name="T1" fmla="*/ 188 h 583"/>
                            <a:gd name="T2" fmla="*/ 33 w 3028"/>
                            <a:gd name="T3" fmla="*/ 176 h 583"/>
                            <a:gd name="T4" fmla="*/ 102 w 3028"/>
                            <a:gd name="T5" fmla="*/ 61 h 583"/>
                            <a:gd name="T6" fmla="*/ 232 w 3028"/>
                            <a:gd name="T7" fmla="*/ 236 h 583"/>
                            <a:gd name="T8" fmla="*/ 403 w 3028"/>
                            <a:gd name="T9" fmla="*/ 176 h 583"/>
                            <a:gd name="T10" fmla="*/ 505 w 3028"/>
                            <a:gd name="T11" fmla="*/ 67 h 583"/>
                            <a:gd name="T12" fmla="*/ 631 w 3028"/>
                            <a:gd name="T13" fmla="*/ 79 h 583"/>
                            <a:gd name="T14" fmla="*/ 799 w 3028"/>
                            <a:gd name="T15" fmla="*/ 64 h 583"/>
                            <a:gd name="T16" fmla="*/ 655 w 3028"/>
                            <a:gd name="T17" fmla="*/ 194 h 583"/>
                            <a:gd name="T18" fmla="*/ 757 w 3028"/>
                            <a:gd name="T19" fmla="*/ 224 h 583"/>
                            <a:gd name="T20" fmla="*/ 971 w 3028"/>
                            <a:gd name="T21" fmla="*/ 67 h 583"/>
                            <a:gd name="T22" fmla="*/ 898 w 3028"/>
                            <a:gd name="T23" fmla="*/ 233 h 583"/>
                            <a:gd name="T24" fmla="*/ 862 w 3028"/>
                            <a:gd name="T25" fmla="*/ 64 h 583"/>
                            <a:gd name="T26" fmla="*/ 1148 w 3028"/>
                            <a:gd name="T27" fmla="*/ 64 h 583"/>
                            <a:gd name="T28" fmla="*/ 1076 w 3028"/>
                            <a:gd name="T29" fmla="*/ 73 h 583"/>
                            <a:gd name="T30" fmla="*/ 1406 w 3028"/>
                            <a:gd name="T31" fmla="*/ 73 h 583"/>
                            <a:gd name="T32" fmla="*/ 1262 w 3028"/>
                            <a:gd name="T33" fmla="*/ 70 h 583"/>
                            <a:gd name="T34" fmla="*/ 1529 w 3028"/>
                            <a:gd name="T35" fmla="*/ 236 h 583"/>
                            <a:gd name="T36" fmla="*/ 1712 w 3028"/>
                            <a:gd name="T37" fmla="*/ 94 h 583"/>
                            <a:gd name="T38" fmla="*/ 1616 w 3028"/>
                            <a:gd name="T39" fmla="*/ 218 h 583"/>
                            <a:gd name="T40" fmla="*/ 1625 w 3028"/>
                            <a:gd name="T41" fmla="*/ 251 h 583"/>
                            <a:gd name="T42" fmla="*/ 1658 w 3028"/>
                            <a:gd name="T43" fmla="*/ 34 h 583"/>
                            <a:gd name="T44" fmla="*/ 1905 w 3028"/>
                            <a:gd name="T45" fmla="*/ 64 h 583"/>
                            <a:gd name="T46" fmla="*/ 1968 w 3028"/>
                            <a:gd name="T47" fmla="*/ 248 h 583"/>
                            <a:gd name="T48" fmla="*/ 1788 w 3028"/>
                            <a:gd name="T49" fmla="*/ 236 h 583"/>
                            <a:gd name="T50" fmla="*/ 2028 w 3028"/>
                            <a:gd name="T51" fmla="*/ 79 h 583"/>
                            <a:gd name="T52" fmla="*/ 1977 w 3028"/>
                            <a:gd name="T53" fmla="*/ 61 h 583"/>
                            <a:gd name="T54" fmla="*/ 2298 w 3028"/>
                            <a:gd name="T55" fmla="*/ 233 h 583"/>
                            <a:gd name="T56" fmla="*/ 2349 w 3028"/>
                            <a:gd name="T57" fmla="*/ 206 h 583"/>
                            <a:gd name="T58" fmla="*/ 2193 w 3028"/>
                            <a:gd name="T59" fmla="*/ 67 h 583"/>
                            <a:gd name="T60" fmla="*/ 2527 w 3028"/>
                            <a:gd name="T61" fmla="*/ 154 h 583"/>
                            <a:gd name="T62" fmla="*/ 2400 w 3028"/>
                            <a:gd name="T63" fmla="*/ 236 h 583"/>
                            <a:gd name="T64" fmla="*/ 2539 w 3028"/>
                            <a:gd name="T65" fmla="*/ 127 h 583"/>
                            <a:gd name="T66" fmla="*/ 2776 w 3028"/>
                            <a:gd name="T67" fmla="*/ 94 h 583"/>
                            <a:gd name="T68" fmla="*/ 2713 w 3028"/>
                            <a:gd name="T69" fmla="*/ 160 h 583"/>
                            <a:gd name="T70" fmla="*/ 2632 w 3028"/>
                            <a:gd name="T71" fmla="*/ 236 h 583"/>
                            <a:gd name="T72" fmla="*/ 3007 w 3028"/>
                            <a:gd name="T73" fmla="*/ 88 h 583"/>
                            <a:gd name="T74" fmla="*/ 2875 w 3028"/>
                            <a:gd name="T75" fmla="*/ 233 h 583"/>
                            <a:gd name="T76" fmla="*/ 2950 w 3028"/>
                            <a:gd name="T77" fmla="*/ 70 h 583"/>
                            <a:gd name="T78" fmla="*/ 397 w 3028"/>
                            <a:gd name="T79" fmla="*/ 393 h 583"/>
                            <a:gd name="T80" fmla="*/ 340 w 3028"/>
                            <a:gd name="T81" fmla="*/ 396 h 583"/>
                            <a:gd name="T82" fmla="*/ 607 w 3028"/>
                            <a:gd name="T83" fmla="*/ 396 h 583"/>
                            <a:gd name="T84" fmla="*/ 538 w 3028"/>
                            <a:gd name="T85" fmla="*/ 562 h 583"/>
                            <a:gd name="T86" fmla="*/ 505 w 3028"/>
                            <a:gd name="T87" fmla="*/ 399 h 583"/>
                            <a:gd name="T88" fmla="*/ 823 w 3028"/>
                            <a:gd name="T89" fmla="*/ 544 h 583"/>
                            <a:gd name="T90" fmla="*/ 700 w 3028"/>
                            <a:gd name="T91" fmla="*/ 556 h 583"/>
                            <a:gd name="T92" fmla="*/ 1055 w 3028"/>
                            <a:gd name="T93" fmla="*/ 402 h 583"/>
                            <a:gd name="T94" fmla="*/ 1124 w 3028"/>
                            <a:gd name="T95" fmla="*/ 490 h 583"/>
                            <a:gd name="T96" fmla="*/ 1058 w 3028"/>
                            <a:gd name="T97" fmla="*/ 580 h 583"/>
                            <a:gd name="T98" fmla="*/ 1391 w 3028"/>
                            <a:gd name="T99" fmla="*/ 568 h 583"/>
                            <a:gd name="T100" fmla="*/ 1208 w 3028"/>
                            <a:gd name="T101" fmla="*/ 580 h 583"/>
                            <a:gd name="T102" fmla="*/ 1568 w 3028"/>
                            <a:gd name="T103" fmla="*/ 372 h 583"/>
                            <a:gd name="T104" fmla="*/ 1472 w 3028"/>
                            <a:gd name="T105" fmla="*/ 568 h 583"/>
                            <a:gd name="T106" fmla="*/ 1737 w 3028"/>
                            <a:gd name="T107" fmla="*/ 381 h 583"/>
                            <a:gd name="T108" fmla="*/ 1637 w 3028"/>
                            <a:gd name="T109" fmla="*/ 580 h 583"/>
                            <a:gd name="T110" fmla="*/ 1782 w 3028"/>
                            <a:gd name="T111" fmla="*/ 381 h 583"/>
                            <a:gd name="T112" fmla="*/ 1890 w 3028"/>
                            <a:gd name="T113" fmla="*/ 450 h 583"/>
                            <a:gd name="T114" fmla="*/ 1926 w 3028"/>
                            <a:gd name="T115" fmla="*/ 556 h 583"/>
                            <a:gd name="T116" fmla="*/ 2121 w 3028"/>
                            <a:gd name="T117" fmla="*/ 381 h 583"/>
                            <a:gd name="T118" fmla="*/ 2166 w 3028"/>
                            <a:gd name="T119" fmla="*/ 562 h 583"/>
                            <a:gd name="T120" fmla="*/ 2019 w 3028"/>
                            <a:gd name="T121" fmla="*/ 556 h 583"/>
                            <a:gd name="T122" fmla="*/ 2115 w 3028"/>
                            <a:gd name="T123" fmla="*/ 396 h 5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3028" h="583">
                              <a:moveTo>
                                <a:pt x="102" y="46"/>
                              </a:moveTo>
                              <a:lnTo>
                                <a:pt x="129" y="49"/>
                              </a:lnTo>
                              <a:lnTo>
                                <a:pt x="153" y="58"/>
                              </a:lnTo>
                              <a:lnTo>
                                <a:pt x="168" y="70"/>
                              </a:lnTo>
                              <a:lnTo>
                                <a:pt x="180" y="82"/>
                              </a:lnTo>
                              <a:lnTo>
                                <a:pt x="189" y="97"/>
                              </a:lnTo>
                              <a:lnTo>
                                <a:pt x="199" y="121"/>
                              </a:lnTo>
                              <a:lnTo>
                                <a:pt x="202" y="148"/>
                              </a:lnTo>
                              <a:lnTo>
                                <a:pt x="199" y="179"/>
                              </a:lnTo>
                              <a:lnTo>
                                <a:pt x="189" y="203"/>
                              </a:lnTo>
                              <a:lnTo>
                                <a:pt x="174" y="224"/>
                              </a:lnTo>
                              <a:lnTo>
                                <a:pt x="153" y="239"/>
                              </a:lnTo>
                              <a:lnTo>
                                <a:pt x="126" y="251"/>
                              </a:lnTo>
                              <a:lnTo>
                                <a:pt x="99" y="254"/>
                              </a:lnTo>
                              <a:lnTo>
                                <a:pt x="69" y="251"/>
                              </a:lnTo>
                              <a:lnTo>
                                <a:pt x="42" y="239"/>
                              </a:lnTo>
                              <a:lnTo>
                                <a:pt x="21" y="218"/>
                              </a:lnTo>
                              <a:lnTo>
                                <a:pt x="6" y="188"/>
                              </a:lnTo>
                              <a:lnTo>
                                <a:pt x="0" y="148"/>
                              </a:lnTo>
                              <a:lnTo>
                                <a:pt x="3" y="121"/>
                              </a:lnTo>
                              <a:lnTo>
                                <a:pt x="12" y="97"/>
                              </a:lnTo>
                              <a:lnTo>
                                <a:pt x="21" y="82"/>
                              </a:lnTo>
                              <a:lnTo>
                                <a:pt x="33" y="70"/>
                              </a:lnTo>
                              <a:lnTo>
                                <a:pt x="48" y="61"/>
                              </a:lnTo>
                              <a:lnTo>
                                <a:pt x="75" y="49"/>
                              </a:lnTo>
                              <a:lnTo>
                                <a:pt x="102" y="46"/>
                              </a:lnTo>
                              <a:close/>
                              <a:moveTo>
                                <a:pt x="102" y="61"/>
                              </a:moveTo>
                              <a:lnTo>
                                <a:pt x="90" y="61"/>
                              </a:lnTo>
                              <a:lnTo>
                                <a:pt x="72" y="67"/>
                              </a:lnTo>
                              <a:lnTo>
                                <a:pt x="66" y="73"/>
                              </a:lnTo>
                              <a:lnTo>
                                <a:pt x="57" y="79"/>
                              </a:lnTo>
                              <a:lnTo>
                                <a:pt x="51" y="85"/>
                              </a:lnTo>
                              <a:lnTo>
                                <a:pt x="39" y="103"/>
                              </a:lnTo>
                              <a:lnTo>
                                <a:pt x="33" y="124"/>
                              </a:lnTo>
                              <a:lnTo>
                                <a:pt x="30" y="151"/>
                              </a:lnTo>
                              <a:lnTo>
                                <a:pt x="33" y="176"/>
                              </a:lnTo>
                              <a:lnTo>
                                <a:pt x="39" y="200"/>
                              </a:lnTo>
                              <a:lnTo>
                                <a:pt x="45" y="212"/>
                              </a:lnTo>
                              <a:lnTo>
                                <a:pt x="54" y="221"/>
                              </a:lnTo>
                              <a:lnTo>
                                <a:pt x="63" y="227"/>
                              </a:lnTo>
                              <a:lnTo>
                                <a:pt x="87" y="239"/>
                              </a:lnTo>
                              <a:lnTo>
                                <a:pt x="114" y="239"/>
                              </a:lnTo>
                              <a:lnTo>
                                <a:pt x="126" y="236"/>
                              </a:lnTo>
                              <a:lnTo>
                                <a:pt x="144" y="224"/>
                              </a:lnTo>
                              <a:lnTo>
                                <a:pt x="162" y="197"/>
                              </a:lnTo>
                              <a:lnTo>
                                <a:pt x="168" y="173"/>
                              </a:lnTo>
                              <a:lnTo>
                                <a:pt x="171" y="148"/>
                              </a:lnTo>
                              <a:lnTo>
                                <a:pt x="168" y="124"/>
                              </a:lnTo>
                              <a:lnTo>
                                <a:pt x="162" y="100"/>
                              </a:lnTo>
                              <a:lnTo>
                                <a:pt x="150" y="82"/>
                              </a:lnTo>
                              <a:lnTo>
                                <a:pt x="138" y="70"/>
                              </a:lnTo>
                              <a:lnTo>
                                <a:pt x="129" y="64"/>
                              </a:lnTo>
                              <a:lnTo>
                                <a:pt x="117" y="61"/>
                              </a:lnTo>
                              <a:lnTo>
                                <a:pt x="102" y="61"/>
                              </a:lnTo>
                              <a:close/>
                              <a:moveTo>
                                <a:pt x="232" y="61"/>
                              </a:moveTo>
                              <a:lnTo>
                                <a:pt x="232" y="49"/>
                              </a:lnTo>
                              <a:lnTo>
                                <a:pt x="304" y="49"/>
                              </a:lnTo>
                              <a:lnTo>
                                <a:pt x="343" y="52"/>
                              </a:lnTo>
                              <a:lnTo>
                                <a:pt x="370" y="55"/>
                              </a:lnTo>
                              <a:lnTo>
                                <a:pt x="397" y="67"/>
                              </a:lnTo>
                              <a:lnTo>
                                <a:pt x="418" y="88"/>
                              </a:lnTo>
                              <a:lnTo>
                                <a:pt x="430" y="118"/>
                              </a:lnTo>
                              <a:lnTo>
                                <a:pt x="436" y="151"/>
                              </a:lnTo>
                              <a:lnTo>
                                <a:pt x="433" y="176"/>
                              </a:lnTo>
                              <a:lnTo>
                                <a:pt x="427" y="197"/>
                              </a:lnTo>
                              <a:lnTo>
                                <a:pt x="409" y="224"/>
                              </a:lnTo>
                              <a:lnTo>
                                <a:pt x="403" y="230"/>
                              </a:lnTo>
                              <a:lnTo>
                                <a:pt x="388" y="239"/>
                              </a:lnTo>
                              <a:lnTo>
                                <a:pt x="370" y="245"/>
                              </a:lnTo>
                              <a:lnTo>
                                <a:pt x="352" y="248"/>
                              </a:lnTo>
                              <a:lnTo>
                                <a:pt x="232" y="248"/>
                              </a:lnTo>
                              <a:lnTo>
                                <a:pt x="232" y="236"/>
                              </a:lnTo>
                              <a:lnTo>
                                <a:pt x="241" y="236"/>
                              </a:lnTo>
                              <a:lnTo>
                                <a:pt x="244" y="239"/>
                              </a:lnTo>
                              <a:lnTo>
                                <a:pt x="247" y="239"/>
                              </a:lnTo>
                              <a:lnTo>
                                <a:pt x="253" y="233"/>
                              </a:lnTo>
                              <a:lnTo>
                                <a:pt x="256" y="233"/>
                              </a:lnTo>
                              <a:lnTo>
                                <a:pt x="256" y="70"/>
                              </a:lnTo>
                              <a:lnTo>
                                <a:pt x="253" y="64"/>
                              </a:lnTo>
                              <a:lnTo>
                                <a:pt x="250" y="61"/>
                              </a:lnTo>
                              <a:lnTo>
                                <a:pt x="232" y="61"/>
                              </a:lnTo>
                              <a:close/>
                              <a:moveTo>
                                <a:pt x="283" y="233"/>
                              </a:moveTo>
                              <a:lnTo>
                                <a:pt x="349" y="233"/>
                              </a:lnTo>
                              <a:lnTo>
                                <a:pt x="361" y="230"/>
                              </a:lnTo>
                              <a:lnTo>
                                <a:pt x="370" y="227"/>
                              </a:lnTo>
                              <a:lnTo>
                                <a:pt x="379" y="221"/>
                              </a:lnTo>
                              <a:lnTo>
                                <a:pt x="388" y="212"/>
                              </a:lnTo>
                              <a:lnTo>
                                <a:pt x="394" y="200"/>
                              </a:lnTo>
                              <a:lnTo>
                                <a:pt x="400" y="185"/>
                              </a:lnTo>
                              <a:lnTo>
                                <a:pt x="403" y="176"/>
                              </a:lnTo>
                              <a:lnTo>
                                <a:pt x="406" y="163"/>
                              </a:lnTo>
                              <a:lnTo>
                                <a:pt x="406" y="148"/>
                              </a:lnTo>
                              <a:lnTo>
                                <a:pt x="403" y="130"/>
                              </a:lnTo>
                              <a:lnTo>
                                <a:pt x="400" y="115"/>
                              </a:lnTo>
                              <a:lnTo>
                                <a:pt x="394" y="97"/>
                              </a:lnTo>
                              <a:lnTo>
                                <a:pt x="373" y="76"/>
                              </a:lnTo>
                              <a:lnTo>
                                <a:pt x="364" y="73"/>
                              </a:lnTo>
                              <a:lnTo>
                                <a:pt x="340" y="67"/>
                              </a:lnTo>
                              <a:lnTo>
                                <a:pt x="334" y="64"/>
                              </a:lnTo>
                              <a:lnTo>
                                <a:pt x="283" y="64"/>
                              </a:lnTo>
                              <a:lnTo>
                                <a:pt x="283" y="233"/>
                              </a:lnTo>
                              <a:close/>
                              <a:moveTo>
                                <a:pt x="451" y="49"/>
                              </a:moveTo>
                              <a:lnTo>
                                <a:pt x="523" y="49"/>
                              </a:lnTo>
                              <a:lnTo>
                                <a:pt x="523" y="61"/>
                              </a:lnTo>
                              <a:lnTo>
                                <a:pt x="508" y="61"/>
                              </a:lnTo>
                              <a:lnTo>
                                <a:pt x="508" y="64"/>
                              </a:lnTo>
                              <a:lnTo>
                                <a:pt x="505" y="64"/>
                              </a:lnTo>
                              <a:lnTo>
                                <a:pt x="505" y="67"/>
                              </a:lnTo>
                              <a:lnTo>
                                <a:pt x="502" y="67"/>
                              </a:lnTo>
                              <a:lnTo>
                                <a:pt x="502" y="73"/>
                              </a:lnTo>
                              <a:lnTo>
                                <a:pt x="505" y="79"/>
                              </a:lnTo>
                              <a:lnTo>
                                <a:pt x="559" y="218"/>
                              </a:lnTo>
                              <a:lnTo>
                                <a:pt x="613" y="79"/>
                              </a:lnTo>
                              <a:lnTo>
                                <a:pt x="613" y="73"/>
                              </a:lnTo>
                              <a:lnTo>
                                <a:pt x="616" y="70"/>
                              </a:lnTo>
                              <a:lnTo>
                                <a:pt x="616" y="67"/>
                              </a:lnTo>
                              <a:lnTo>
                                <a:pt x="613" y="64"/>
                              </a:lnTo>
                              <a:lnTo>
                                <a:pt x="607" y="61"/>
                              </a:lnTo>
                              <a:lnTo>
                                <a:pt x="595" y="61"/>
                              </a:lnTo>
                              <a:lnTo>
                                <a:pt x="595" y="49"/>
                              </a:lnTo>
                              <a:lnTo>
                                <a:pt x="655" y="49"/>
                              </a:lnTo>
                              <a:lnTo>
                                <a:pt x="655" y="61"/>
                              </a:lnTo>
                              <a:lnTo>
                                <a:pt x="646" y="61"/>
                              </a:lnTo>
                              <a:lnTo>
                                <a:pt x="640" y="67"/>
                              </a:lnTo>
                              <a:lnTo>
                                <a:pt x="637" y="67"/>
                              </a:lnTo>
                              <a:lnTo>
                                <a:pt x="631" y="79"/>
                              </a:lnTo>
                              <a:lnTo>
                                <a:pt x="565" y="248"/>
                              </a:lnTo>
                              <a:lnTo>
                                <a:pt x="544" y="248"/>
                              </a:lnTo>
                              <a:lnTo>
                                <a:pt x="475" y="79"/>
                              </a:lnTo>
                              <a:lnTo>
                                <a:pt x="475" y="76"/>
                              </a:lnTo>
                              <a:lnTo>
                                <a:pt x="472" y="73"/>
                              </a:lnTo>
                              <a:lnTo>
                                <a:pt x="472" y="67"/>
                              </a:lnTo>
                              <a:lnTo>
                                <a:pt x="469" y="67"/>
                              </a:lnTo>
                              <a:lnTo>
                                <a:pt x="466" y="64"/>
                              </a:lnTo>
                              <a:lnTo>
                                <a:pt x="463" y="64"/>
                              </a:lnTo>
                              <a:lnTo>
                                <a:pt x="460" y="61"/>
                              </a:lnTo>
                              <a:lnTo>
                                <a:pt x="451" y="61"/>
                              </a:lnTo>
                              <a:lnTo>
                                <a:pt x="451" y="49"/>
                              </a:lnTo>
                              <a:close/>
                              <a:moveTo>
                                <a:pt x="745" y="49"/>
                              </a:moveTo>
                              <a:lnTo>
                                <a:pt x="820" y="49"/>
                              </a:lnTo>
                              <a:lnTo>
                                <a:pt x="820" y="61"/>
                              </a:lnTo>
                              <a:lnTo>
                                <a:pt x="805" y="61"/>
                              </a:lnTo>
                              <a:lnTo>
                                <a:pt x="802" y="64"/>
                              </a:lnTo>
                              <a:lnTo>
                                <a:pt x="799" y="64"/>
                              </a:lnTo>
                              <a:lnTo>
                                <a:pt x="799" y="67"/>
                              </a:lnTo>
                              <a:lnTo>
                                <a:pt x="796" y="67"/>
                              </a:lnTo>
                              <a:lnTo>
                                <a:pt x="796" y="200"/>
                              </a:lnTo>
                              <a:lnTo>
                                <a:pt x="793" y="212"/>
                              </a:lnTo>
                              <a:lnTo>
                                <a:pt x="787" y="221"/>
                              </a:lnTo>
                              <a:lnTo>
                                <a:pt x="781" y="227"/>
                              </a:lnTo>
                              <a:lnTo>
                                <a:pt x="778" y="233"/>
                              </a:lnTo>
                              <a:lnTo>
                                <a:pt x="772" y="239"/>
                              </a:lnTo>
                              <a:lnTo>
                                <a:pt x="763" y="245"/>
                              </a:lnTo>
                              <a:lnTo>
                                <a:pt x="751" y="251"/>
                              </a:lnTo>
                              <a:lnTo>
                                <a:pt x="739" y="254"/>
                              </a:lnTo>
                              <a:lnTo>
                                <a:pt x="724" y="254"/>
                              </a:lnTo>
                              <a:lnTo>
                                <a:pt x="694" y="251"/>
                              </a:lnTo>
                              <a:lnTo>
                                <a:pt x="673" y="236"/>
                              </a:lnTo>
                              <a:lnTo>
                                <a:pt x="664" y="230"/>
                              </a:lnTo>
                              <a:lnTo>
                                <a:pt x="658" y="221"/>
                              </a:lnTo>
                              <a:lnTo>
                                <a:pt x="655" y="212"/>
                              </a:lnTo>
                              <a:lnTo>
                                <a:pt x="655" y="194"/>
                              </a:lnTo>
                              <a:lnTo>
                                <a:pt x="658" y="191"/>
                              </a:lnTo>
                              <a:lnTo>
                                <a:pt x="658" y="185"/>
                              </a:lnTo>
                              <a:lnTo>
                                <a:pt x="667" y="176"/>
                              </a:lnTo>
                              <a:lnTo>
                                <a:pt x="673" y="176"/>
                              </a:lnTo>
                              <a:lnTo>
                                <a:pt x="676" y="179"/>
                              </a:lnTo>
                              <a:lnTo>
                                <a:pt x="682" y="182"/>
                              </a:lnTo>
                              <a:lnTo>
                                <a:pt x="685" y="188"/>
                              </a:lnTo>
                              <a:lnTo>
                                <a:pt x="685" y="206"/>
                              </a:lnTo>
                              <a:lnTo>
                                <a:pt x="682" y="209"/>
                              </a:lnTo>
                              <a:lnTo>
                                <a:pt x="682" y="215"/>
                              </a:lnTo>
                              <a:lnTo>
                                <a:pt x="685" y="221"/>
                              </a:lnTo>
                              <a:lnTo>
                                <a:pt x="691" y="224"/>
                              </a:lnTo>
                              <a:lnTo>
                                <a:pt x="694" y="230"/>
                              </a:lnTo>
                              <a:lnTo>
                                <a:pt x="700" y="233"/>
                              </a:lnTo>
                              <a:lnTo>
                                <a:pt x="709" y="236"/>
                              </a:lnTo>
                              <a:lnTo>
                                <a:pt x="730" y="236"/>
                              </a:lnTo>
                              <a:lnTo>
                                <a:pt x="748" y="230"/>
                              </a:lnTo>
                              <a:lnTo>
                                <a:pt x="757" y="224"/>
                              </a:lnTo>
                              <a:lnTo>
                                <a:pt x="763" y="215"/>
                              </a:lnTo>
                              <a:lnTo>
                                <a:pt x="766" y="209"/>
                              </a:lnTo>
                              <a:lnTo>
                                <a:pt x="769" y="200"/>
                              </a:lnTo>
                              <a:lnTo>
                                <a:pt x="769" y="70"/>
                              </a:lnTo>
                              <a:lnTo>
                                <a:pt x="766" y="70"/>
                              </a:lnTo>
                              <a:lnTo>
                                <a:pt x="766" y="67"/>
                              </a:lnTo>
                              <a:lnTo>
                                <a:pt x="760" y="61"/>
                              </a:lnTo>
                              <a:lnTo>
                                <a:pt x="745" y="61"/>
                              </a:lnTo>
                              <a:lnTo>
                                <a:pt x="745" y="49"/>
                              </a:lnTo>
                              <a:close/>
                              <a:moveTo>
                                <a:pt x="844" y="49"/>
                              </a:moveTo>
                              <a:lnTo>
                                <a:pt x="1007" y="49"/>
                              </a:lnTo>
                              <a:lnTo>
                                <a:pt x="1028" y="103"/>
                              </a:lnTo>
                              <a:lnTo>
                                <a:pt x="1013" y="106"/>
                              </a:lnTo>
                              <a:lnTo>
                                <a:pt x="1007" y="94"/>
                              </a:lnTo>
                              <a:lnTo>
                                <a:pt x="1004" y="85"/>
                              </a:lnTo>
                              <a:lnTo>
                                <a:pt x="992" y="73"/>
                              </a:lnTo>
                              <a:lnTo>
                                <a:pt x="974" y="67"/>
                              </a:lnTo>
                              <a:lnTo>
                                <a:pt x="971" y="67"/>
                              </a:lnTo>
                              <a:lnTo>
                                <a:pt x="965" y="64"/>
                              </a:lnTo>
                              <a:lnTo>
                                <a:pt x="898" y="64"/>
                              </a:lnTo>
                              <a:lnTo>
                                <a:pt x="898" y="139"/>
                              </a:lnTo>
                              <a:lnTo>
                                <a:pt x="931" y="139"/>
                              </a:lnTo>
                              <a:lnTo>
                                <a:pt x="937" y="136"/>
                              </a:lnTo>
                              <a:lnTo>
                                <a:pt x="952" y="121"/>
                              </a:lnTo>
                              <a:lnTo>
                                <a:pt x="952" y="103"/>
                              </a:lnTo>
                              <a:lnTo>
                                <a:pt x="968" y="103"/>
                              </a:lnTo>
                              <a:lnTo>
                                <a:pt x="968" y="191"/>
                              </a:lnTo>
                              <a:lnTo>
                                <a:pt x="952" y="191"/>
                              </a:lnTo>
                              <a:lnTo>
                                <a:pt x="952" y="167"/>
                              </a:lnTo>
                              <a:lnTo>
                                <a:pt x="949" y="163"/>
                              </a:lnTo>
                              <a:lnTo>
                                <a:pt x="949" y="160"/>
                              </a:lnTo>
                              <a:lnTo>
                                <a:pt x="946" y="160"/>
                              </a:lnTo>
                              <a:lnTo>
                                <a:pt x="940" y="157"/>
                              </a:lnTo>
                              <a:lnTo>
                                <a:pt x="934" y="151"/>
                              </a:lnTo>
                              <a:lnTo>
                                <a:pt x="898" y="151"/>
                              </a:lnTo>
                              <a:lnTo>
                                <a:pt x="898" y="233"/>
                              </a:lnTo>
                              <a:lnTo>
                                <a:pt x="965" y="233"/>
                              </a:lnTo>
                              <a:lnTo>
                                <a:pt x="992" y="224"/>
                              </a:lnTo>
                              <a:lnTo>
                                <a:pt x="1001" y="218"/>
                              </a:lnTo>
                              <a:lnTo>
                                <a:pt x="1007" y="209"/>
                              </a:lnTo>
                              <a:lnTo>
                                <a:pt x="1016" y="197"/>
                              </a:lnTo>
                              <a:lnTo>
                                <a:pt x="1025" y="182"/>
                              </a:lnTo>
                              <a:lnTo>
                                <a:pt x="1037" y="188"/>
                              </a:lnTo>
                              <a:lnTo>
                                <a:pt x="1013" y="248"/>
                              </a:lnTo>
                              <a:lnTo>
                                <a:pt x="844" y="248"/>
                              </a:lnTo>
                              <a:lnTo>
                                <a:pt x="844" y="236"/>
                              </a:lnTo>
                              <a:lnTo>
                                <a:pt x="865" y="236"/>
                              </a:lnTo>
                              <a:lnTo>
                                <a:pt x="868" y="233"/>
                              </a:lnTo>
                              <a:lnTo>
                                <a:pt x="868" y="230"/>
                              </a:lnTo>
                              <a:lnTo>
                                <a:pt x="871" y="224"/>
                              </a:lnTo>
                              <a:lnTo>
                                <a:pt x="871" y="73"/>
                              </a:lnTo>
                              <a:lnTo>
                                <a:pt x="868" y="67"/>
                              </a:lnTo>
                              <a:lnTo>
                                <a:pt x="868" y="64"/>
                              </a:lnTo>
                              <a:lnTo>
                                <a:pt x="862" y="64"/>
                              </a:lnTo>
                              <a:lnTo>
                                <a:pt x="862" y="61"/>
                              </a:lnTo>
                              <a:lnTo>
                                <a:pt x="844" y="61"/>
                              </a:lnTo>
                              <a:lnTo>
                                <a:pt x="844" y="49"/>
                              </a:lnTo>
                              <a:close/>
                              <a:moveTo>
                                <a:pt x="1061" y="43"/>
                              </a:moveTo>
                              <a:lnTo>
                                <a:pt x="1070" y="43"/>
                              </a:lnTo>
                              <a:lnTo>
                                <a:pt x="1073" y="49"/>
                              </a:lnTo>
                              <a:lnTo>
                                <a:pt x="1193" y="49"/>
                              </a:lnTo>
                              <a:lnTo>
                                <a:pt x="1196" y="43"/>
                              </a:lnTo>
                              <a:lnTo>
                                <a:pt x="1205" y="43"/>
                              </a:lnTo>
                              <a:lnTo>
                                <a:pt x="1226" y="100"/>
                              </a:lnTo>
                              <a:lnTo>
                                <a:pt x="1214" y="106"/>
                              </a:lnTo>
                              <a:lnTo>
                                <a:pt x="1208" y="94"/>
                              </a:lnTo>
                              <a:lnTo>
                                <a:pt x="1202" y="85"/>
                              </a:lnTo>
                              <a:lnTo>
                                <a:pt x="1199" y="79"/>
                              </a:lnTo>
                              <a:lnTo>
                                <a:pt x="1193" y="73"/>
                              </a:lnTo>
                              <a:lnTo>
                                <a:pt x="1184" y="67"/>
                              </a:lnTo>
                              <a:lnTo>
                                <a:pt x="1172" y="64"/>
                              </a:lnTo>
                              <a:lnTo>
                                <a:pt x="1148" y="64"/>
                              </a:lnTo>
                              <a:lnTo>
                                <a:pt x="1148" y="233"/>
                              </a:lnTo>
                              <a:lnTo>
                                <a:pt x="1151" y="233"/>
                              </a:lnTo>
                              <a:lnTo>
                                <a:pt x="1151" y="236"/>
                              </a:lnTo>
                              <a:lnTo>
                                <a:pt x="1172" y="236"/>
                              </a:lnTo>
                              <a:lnTo>
                                <a:pt x="1172" y="248"/>
                              </a:lnTo>
                              <a:lnTo>
                                <a:pt x="1094" y="248"/>
                              </a:lnTo>
                              <a:lnTo>
                                <a:pt x="1094" y="236"/>
                              </a:lnTo>
                              <a:lnTo>
                                <a:pt x="1115" y="236"/>
                              </a:lnTo>
                              <a:lnTo>
                                <a:pt x="1115" y="233"/>
                              </a:lnTo>
                              <a:lnTo>
                                <a:pt x="1118" y="230"/>
                              </a:lnTo>
                              <a:lnTo>
                                <a:pt x="1118" y="224"/>
                              </a:lnTo>
                              <a:lnTo>
                                <a:pt x="1121" y="221"/>
                              </a:lnTo>
                              <a:lnTo>
                                <a:pt x="1121" y="67"/>
                              </a:lnTo>
                              <a:lnTo>
                                <a:pt x="1118" y="67"/>
                              </a:lnTo>
                              <a:lnTo>
                                <a:pt x="1118" y="64"/>
                              </a:lnTo>
                              <a:lnTo>
                                <a:pt x="1091" y="64"/>
                              </a:lnTo>
                              <a:lnTo>
                                <a:pt x="1085" y="67"/>
                              </a:lnTo>
                              <a:lnTo>
                                <a:pt x="1076" y="73"/>
                              </a:lnTo>
                              <a:lnTo>
                                <a:pt x="1061" y="88"/>
                              </a:lnTo>
                              <a:lnTo>
                                <a:pt x="1058" y="97"/>
                              </a:lnTo>
                              <a:lnTo>
                                <a:pt x="1052" y="106"/>
                              </a:lnTo>
                              <a:lnTo>
                                <a:pt x="1040" y="100"/>
                              </a:lnTo>
                              <a:lnTo>
                                <a:pt x="1061" y="43"/>
                              </a:lnTo>
                              <a:close/>
                              <a:moveTo>
                                <a:pt x="1238" y="49"/>
                              </a:moveTo>
                              <a:lnTo>
                                <a:pt x="1298" y="49"/>
                              </a:lnTo>
                              <a:lnTo>
                                <a:pt x="1388" y="200"/>
                              </a:lnTo>
                              <a:lnTo>
                                <a:pt x="1388" y="73"/>
                              </a:lnTo>
                              <a:lnTo>
                                <a:pt x="1379" y="64"/>
                              </a:lnTo>
                              <a:lnTo>
                                <a:pt x="1373" y="61"/>
                              </a:lnTo>
                              <a:lnTo>
                                <a:pt x="1364" y="61"/>
                              </a:lnTo>
                              <a:lnTo>
                                <a:pt x="1364" y="49"/>
                              </a:lnTo>
                              <a:lnTo>
                                <a:pt x="1430" y="49"/>
                              </a:lnTo>
                              <a:lnTo>
                                <a:pt x="1430" y="61"/>
                              </a:lnTo>
                              <a:lnTo>
                                <a:pt x="1415" y="61"/>
                              </a:lnTo>
                              <a:lnTo>
                                <a:pt x="1415" y="64"/>
                              </a:lnTo>
                              <a:lnTo>
                                <a:pt x="1406" y="73"/>
                              </a:lnTo>
                              <a:lnTo>
                                <a:pt x="1406" y="248"/>
                              </a:lnTo>
                              <a:lnTo>
                                <a:pt x="1388" y="248"/>
                              </a:lnTo>
                              <a:lnTo>
                                <a:pt x="1280" y="70"/>
                              </a:lnTo>
                              <a:lnTo>
                                <a:pt x="1280" y="230"/>
                              </a:lnTo>
                              <a:lnTo>
                                <a:pt x="1283" y="230"/>
                              </a:lnTo>
                              <a:lnTo>
                                <a:pt x="1283" y="233"/>
                              </a:lnTo>
                              <a:lnTo>
                                <a:pt x="1286" y="233"/>
                              </a:lnTo>
                              <a:lnTo>
                                <a:pt x="1286" y="236"/>
                              </a:lnTo>
                              <a:lnTo>
                                <a:pt x="1304" y="236"/>
                              </a:lnTo>
                              <a:lnTo>
                                <a:pt x="1304" y="248"/>
                              </a:lnTo>
                              <a:lnTo>
                                <a:pt x="1238" y="248"/>
                              </a:lnTo>
                              <a:lnTo>
                                <a:pt x="1238" y="236"/>
                              </a:lnTo>
                              <a:lnTo>
                                <a:pt x="1253" y="236"/>
                              </a:lnTo>
                              <a:lnTo>
                                <a:pt x="1256" y="233"/>
                              </a:lnTo>
                              <a:lnTo>
                                <a:pt x="1259" y="233"/>
                              </a:lnTo>
                              <a:lnTo>
                                <a:pt x="1259" y="230"/>
                              </a:lnTo>
                              <a:lnTo>
                                <a:pt x="1262" y="224"/>
                              </a:lnTo>
                              <a:lnTo>
                                <a:pt x="1262" y="70"/>
                              </a:lnTo>
                              <a:lnTo>
                                <a:pt x="1259" y="67"/>
                              </a:lnTo>
                              <a:lnTo>
                                <a:pt x="1259" y="64"/>
                              </a:lnTo>
                              <a:lnTo>
                                <a:pt x="1256" y="64"/>
                              </a:lnTo>
                              <a:lnTo>
                                <a:pt x="1253" y="61"/>
                              </a:lnTo>
                              <a:lnTo>
                                <a:pt x="1238" y="61"/>
                              </a:lnTo>
                              <a:lnTo>
                                <a:pt x="1238" y="49"/>
                              </a:lnTo>
                              <a:close/>
                              <a:moveTo>
                                <a:pt x="1451" y="49"/>
                              </a:moveTo>
                              <a:lnTo>
                                <a:pt x="1529" y="49"/>
                              </a:lnTo>
                              <a:lnTo>
                                <a:pt x="1529" y="61"/>
                              </a:lnTo>
                              <a:lnTo>
                                <a:pt x="1511" y="61"/>
                              </a:lnTo>
                              <a:lnTo>
                                <a:pt x="1511" y="64"/>
                              </a:lnTo>
                              <a:lnTo>
                                <a:pt x="1502" y="73"/>
                              </a:lnTo>
                              <a:lnTo>
                                <a:pt x="1502" y="227"/>
                              </a:lnTo>
                              <a:lnTo>
                                <a:pt x="1505" y="230"/>
                              </a:lnTo>
                              <a:lnTo>
                                <a:pt x="1505" y="233"/>
                              </a:lnTo>
                              <a:lnTo>
                                <a:pt x="1508" y="233"/>
                              </a:lnTo>
                              <a:lnTo>
                                <a:pt x="1511" y="236"/>
                              </a:lnTo>
                              <a:lnTo>
                                <a:pt x="1529" y="236"/>
                              </a:lnTo>
                              <a:lnTo>
                                <a:pt x="1529" y="248"/>
                              </a:lnTo>
                              <a:lnTo>
                                <a:pt x="1451" y="248"/>
                              </a:lnTo>
                              <a:lnTo>
                                <a:pt x="1451" y="236"/>
                              </a:lnTo>
                              <a:lnTo>
                                <a:pt x="1469" y="236"/>
                              </a:lnTo>
                              <a:lnTo>
                                <a:pt x="1472" y="233"/>
                              </a:lnTo>
                              <a:lnTo>
                                <a:pt x="1475" y="233"/>
                              </a:lnTo>
                              <a:lnTo>
                                <a:pt x="1475" y="70"/>
                              </a:lnTo>
                              <a:lnTo>
                                <a:pt x="1469" y="64"/>
                              </a:lnTo>
                              <a:lnTo>
                                <a:pt x="1463" y="61"/>
                              </a:lnTo>
                              <a:lnTo>
                                <a:pt x="1451" y="61"/>
                              </a:lnTo>
                              <a:lnTo>
                                <a:pt x="1451" y="49"/>
                              </a:lnTo>
                              <a:close/>
                              <a:moveTo>
                                <a:pt x="1712" y="49"/>
                              </a:moveTo>
                              <a:lnTo>
                                <a:pt x="1722" y="49"/>
                              </a:lnTo>
                              <a:lnTo>
                                <a:pt x="1740" y="115"/>
                              </a:lnTo>
                              <a:lnTo>
                                <a:pt x="1728" y="121"/>
                              </a:lnTo>
                              <a:lnTo>
                                <a:pt x="1722" y="109"/>
                              </a:lnTo>
                              <a:lnTo>
                                <a:pt x="1719" y="100"/>
                              </a:lnTo>
                              <a:lnTo>
                                <a:pt x="1712" y="94"/>
                              </a:lnTo>
                              <a:lnTo>
                                <a:pt x="1709" y="88"/>
                              </a:lnTo>
                              <a:lnTo>
                                <a:pt x="1703" y="79"/>
                              </a:lnTo>
                              <a:lnTo>
                                <a:pt x="1697" y="73"/>
                              </a:lnTo>
                              <a:lnTo>
                                <a:pt x="1688" y="70"/>
                              </a:lnTo>
                              <a:lnTo>
                                <a:pt x="1679" y="64"/>
                              </a:lnTo>
                              <a:lnTo>
                                <a:pt x="1670" y="61"/>
                              </a:lnTo>
                              <a:lnTo>
                                <a:pt x="1646" y="61"/>
                              </a:lnTo>
                              <a:lnTo>
                                <a:pt x="1622" y="73"/>
                              </a:lnTo>
                              <a:lnTo>
                                <a:pt x="1613" y="79"/>
                              </a:lnTo>
                              <a:lnTo>
                                <a:pt x="1607" y="85"/>
                              </a:lnTo>
                              <a:lnTo>
                                <a:pt x="1595" y="103"/>
                              </a:lnTo>
                              <a:lnTo>
                                <a:pt x="1589" y="115"/>
                              </a:lnTo>
                              <a:lnTo>
                                <a:pt x="1586" y="130"/>
                              </a:lnTo>
                              <a:lnTo>
                                <a:pt x="1586" y="148"/>
                              </a:lnTo>
                              <a:lnTo>
                                <a:pt x="1589" y="173"/>
                              </a:lnTo>
                              <a:lnTo>
                                <a:pt x="1595" y="194"/>
                              </a:lnTo>
                              <a:lnTo>
                                <a:pt x="1601" y="203"/>
                              </a:lnTo>
                              <a:lnTo>
                                <a:pt x="1616" y="218"/>
                              </a:lnTo>
                              <a:lnTo>
                                <a:pt x="1634" y="230"/>
                              </a:lnTo>
                              <a:lnTo>
                                <a:pt x="1652" y="236"/>
                              </a:lnTo>
                              <a:lnTo>
                                <a:pt x="1670" y="236"/>
                              </a:lnTo>
                              <a:lnTo>
                                <a:pt x="1679" y="233"/>
                              </a:lnTo>
                              <a:lnTo>
                                <a:pt x="1691" y="230"/>
                              </a:lnTo>
                              <a:lnTo>
                                <a:pt x="1700" y="224"/>
                              </a:lnTo>
                              <a:lnTo>
                                <a:pt x="1725" y="206"/>
                              </a:lnTo>
                              <a:lnTo>
                                <a:pt x="1734" y="194"/>
                              </a:lnTo>
                              <a:lnTo>
                                <a:pt x="1746" y="203"/>
                              </a:lnTo>
                              <a:lnTo>
                                <a:pt x="1737" y="215"/>
                              </a:lnTo>
                              <a:lnTo>
                                <a:pt x="1728" y="224"/>
                              </a:lnTo>
                              <a:lnTo>
                                <a:pt x="1709" y="236"/>
                              </a:lnTo>
                              <a:lnTo>
                                <a:pt x="1703" y="242"/>
                              </a:lnTo>
                              <a:lnTo>
                                <a:pt x="1694" y="245"/>
                              </a:lnTo>
                              <a:lnTo>
                                <a:pt x="1682" y="251"/>
                              </a:lnTo>
                              <a:lnTo>
                                <a:pt x="1667" y="254"/>
                              </a:lnTo>
                              <a:lnTo>
                                <a:pt x="1655" y="254"/>
                              </a:lnTo>
                              <a:lnTo>
                                <a:pt x="1625" y="251"/>
                              </a:lnTo>
                              <a:lnTo>
                                <a:pt x="1601" y="239"/>
                              </a:lnTo>
                              <a:lnTo>
                                <a:pt x="1580" y="218"/>
                              </a:lnTo>
                              <a:lnTo>
                                <a:pt x="1565" y="197"/>
                              </a:lnTo>
                              <a:lnTo>
                                <a:pt x="1559" y="176"/>
                              </a:lnTo>
                              <a:lnTo>
                                <a:pt x="1556" y="151"/>
                              </a:lnTo>
                              <a:lnTo>
                                <a:pt x="1559" y="121"/>
                              </a:lnTo>
                              <a:lnTo>
                                <a:pt x="1568" y="97"/>
                              </a:lnTo>
                              <a:lnTo>
                                <a:pt x="1577" y="82"/>
                              </a:lnTo>
                              <a:lnTo>
                                <a:pt x="1589" y="70"/>
                              </a:lnTo>
                              <a:lnTo>
                                <a:pt x="1604" y="61"/>
                              </a:lnTo>
                              <a:lnTo>
                                <a:pt x="1628" y="49"/>
                              </a:lnTo>
                              <a:lnTo>
                                <a:pt x="1655" y="46"/>
                              </a:lnTo>
                              <a:lnTo>
                                <a:pt x="1667" y="46"/>
                              </a:lnTo>
                              <a:lnTo>
                                <a:pt x="1682" y="49"/>
                              </a:lnTo>
                              <a:lnTo>
                                <a:pt x="1694" y="55"/>
                              </a:lnTo>
                              <a:lnTo>
                                <a:pt x="1706" y="64"/>
                              </a:lnTo>
                              <a:lnTo>
                                <a:pt x="1712" y="49"/>
                              </a:lnTo>
                              <a:close/>
                              <a:moveTo>
                                <a:pt x="1658" y="34"/>
                              </a:moveTo>
                              <a:lnTo>
                                <a:pt x="1616" y="6"/>
                              </a:lnTo>
                              <a:lnTo>
                                <a:pt x="1622" y="0"/>
                              </a:lnTo>
                              <a:lnTo>
                                <a:pt x="1658" y="13"/>
                              </a:lnTo>
                              <a:lnTo>
                                <a:pt x="1697" y="0"/>
                              </a:lnTo>
                              <a:lnTo>
                                <a:pt x="1700" y="6"/>
                              </a:lnTo>
                              <a:lnTo>
                                <a:pt x="1658" y="34"/>
                              </a:lnTo>
                              <a:close/>
                              <a:moveTo>
                                <a:pt x="1770" y="49"/>
                              </a:moveTo>
                              <a:lnTo>
                                <a:pt x="1848" y="49"/>
                              </a:lnTo>
                              <a:lnTo>
                                <a:pt x="1848" y="61"/>
                              </a:lnTo>
                              <a:lnTo>
                                <a:pt x="1836" y="61"/>
                              </a:lnTo>
                              <a:lnTo>
                                <a:pt x="1830" y="64"/>
                              </a:lnTo>
                              <a:lnTo>
                                <a:pt x="1824" y="70"/>
                              </a:lnTo>
                              <a:lnTo>
                                <a:pt x="1824" y="73"/>
                              </a:lnTo>
                              <a:lnTo>
                                <a:pt x="1821" y="76"/>
                              </a:lnTo>
                              <a:lnTo>
                                <a:pt x="1821" y="157"/>
                              </a:lnTo>
                              <a:lnTo>
                                <a:pt x="1896" y="79"/>
                              </a:lnTo>
                              <a:lnTo>
                                <a:pt x="1905" y="70"/>
                              </a:lnTo>
                              <a:lnTo>
                                <a:pt x="1905" y="64"/>
                              </a:lnTo>
                              <a:lnTo>
                                <a:pt x="1902" y="64"/>
                              </a:lnTo>
                              <a:lnTo>
                                <a:pt x="1902" y="61"/>
                              </a:lnTo>
                              <a:lnTo>
                                <a:pt x="1887" y="61"/>
                              </a:lnTo>
                              <a:lnTo>
                                <a:pt x="1887" y="49"/>
                              </a:lnTo>
                              <a:lnTo>
                                <a:pt x="1959" y="49"/>
                              </a:lnTo>
                              <a:lnTo>
                                <a:pt x="1959" y="61"/>
                              </a:lnTo>
                              <a:lnTo>
                                <a:pt x="1947" y="61"/>
                              </a:lnTo>
                              <a:lnTo>
                                <a:pt x="1944" y="64"/>
                              </a:lnTo>
                              <a:lnTo>
                                <a:pt x="1938" y="64"/>
                              </a:lnTo>
                              <a:lnTo>
                                <a:pt x="1935" y="67"/>
                              </a:lnTo>
                              <a:lnTo>
                                <a:pt x="1932" y="67"/>
                              </a:lnTo>
                              <a:lnTo>
                                <a:pt x="1866" y="133"/>
                              </a:lnTo>
                              <a:lnTo>
                                <a:pt x="1929" y="215"/>
                              </a:lnTo>
                              <a:lnTo>
                                <a:pt x="1932" y="221"/>
                              </a:lnTo>
                              <a:lnTo>
                                <a:pt x="1944" y="233"/>
                              </a:lnTo>
                              <a:lnTo>
                                <a:pt x="1950" y="236"/>
                              </a:lnTo>
                              <a:lnTo>
                                <a:pt x="1968" y="236"/>
                              </a:lnTo>
                              <a:lnTo>
                                <a:pt x="1968" y="248"/>
                              </a:lnTo>
                              <a:lnTo>
                                <a:pt x="1881" y="248"/>
                              </a:lnTo>
                              <a:lnTo>
                                <a:pt x="1881" y="236"/>
                              </a:lnTo>
                              <a:lnTo>
                                <a:pt x="1902" y="236"/>
                              </a:lnTo>
                              <a:lnTo>
                                <a:pt x="1902" y="230"/>
                              </a:lnTo>
                              <a:lnTo>
                                <a:pt x="1899" y="227"/>
                              </a:lnTo>
                              <a:lnTo>
                                <a:pt x="1893" y="215"/>
                              </a:lnTo>
                              <a:lnTo>
                                <a:pt x="1848" y="151"/>
                              </a:lnTo>
                              <a:lnTo>
                                <a:pt x="1821" y="179"/>
                              </a:lnTo>
                              <a:lnTo>
                                <a:pt x="1821" y="224"/>
                              </a:lnTo>
                              <a:lnTo>
                                <a:pt x="1824" y="227"/>
                              </a:lnTo>
                              <a:lnTo>
                                <a:pt x="1824" y="230"/>
                              </a:lnTo>
                              <a:lnTo>
                                <a:pt x="1827" y="233"/>
                              </a:lnTo>
                              <a:lnTo>
                                <a:pt x="1827" y="236"/>
                              </a:lnTo>
                              <a:lnTo>
                                <a:pt x="1848" y="236"/>
                              </a:lnTo>
                              <a:lnTo>
                                <a:pt x="1848" y="248"/>
                              </a:lnTo>
                              <a:lnTo>
                                <a:pt x="1770" y="248"/>
                              </a:lnTo>
                              <a:lnTo>
                                <a:pt x="1770" y="236"/>
                              </a:lnTo>
                              <a:lnTo>
                                <a:pt x="1788" y="236"/>
                              </a:lnTo>
                              <a:lnTo>
                                <a:pt x="1791" y="233"/>
                              </a:lnTo>
                              <a:lnTo>
                                <a:pt x="1794" y="233"/>
                              </a:lnTo>
                              <a:lnTo>
                                <a:pt x="1794" y="230"/>
                              </a:lnTo>
                              <a:lnTo>
                                <a:pt x="1797" y="227"/>
                              </a:lnTo>
                              <a:lnTo>
                                <a:pt x="1797" y="70"/>
                              </a:lnTo>
                              <a:lnTo>
                                <a:pt x="1791" y="64"/>
                              </a:lnTo>
                              <a:lnTo>
                                <a:pt x="1788" y="64"/>
                              </a:lnTo>
                              <a:lnTo>
                                <a:pt x="1788" y="61"/>
                              </a:lnTo>
                              <a:lnTo>
                                <a:pt x="1770" y="61"/>
                              </a:lnTo>
                              <a:lnTo>
                                <a:pt x="1770" y="49"/>
                              </a:lnTo>
                              <a:close/>
                              <a:moveTo>
                                <a:pt x="1977" y="49"/>
                              </a:moveTo>
                              <a:lnTo>
                                <a:pt x="2055" y="49"/>
                              </a:lnTo>
                              <a:lnTo>
                                <a:pt x="2055" y="61"/>
                              </a:lnTo>
                              <a:lnTo>
                                <a:pt x="2043" y="61"/>
                              </a:lnTo>
                              <a:lnTo>
                                <a:pt x="2037" y="64"/>
                              </a:lnTo>
                              <a:lnTo>
                                <a:pt x="2031" y="70"/>
                              </a:lnTo>
                              <a:lnTo>
                                <a:pt x="2031" y="73"/>
                              </a:lnTo>
                              <a:lnTo>
                                <a:pt x="2028" y="79"/>
                              </a:lnTo>
                              <a:lnTo>
                                <a:pt x="2028" y="221"/>
                              </a:lnTo>
                              <a:lnTo>
                                <a:pt x="2031" y="227"/>
                              </a:lnTo>
                              <a:lnTo>
                                <a:pt x="2031" y="230"/>
                              </a:lnTo>
                              <a:lnTo>
                                <a:pt x="2037" y="236"/>
                              </a:lnTo>
                              <a:lnTo>
                                <a:pt x="2055" y="236"/>
                              </a:lnTo>
                              <a:lnTo>
                                <a:pt x="2055" y="248"/>
                              </a:lnTo>
                              <a:lnTo>
                                <a:pt x="1977" y="248"/>
                              </a:lnTo>
                              <a:lnTo>
                                <a:pt x="1977" y="236"/>
                              </a:lnTo>
                              <a:lnTo>
                                <a:pt x="1995" y="236"/>
                              </a:lnTo>
                              <a:lnTo>
                                <a:pt x="1998" y="233"/>
                              </a:lnTo>
                              <a:lnTo>
                                <a:pt x="2001" y="233"/>
                              </a:lnTo>
                              <a:lnTo>
                                <a:pt x="2001" y="230"/>
                              </a:lnTo>
                              <a:lnTo>
                                <a:pt x="2004" y="227"/>
                              </a:lnTo>
                              <a:lnTo>
                                <a:pt x="2004" y="70"/>
                              </a:lnTo>
                              <a:lnTo>
                                <a:pt x="2001" y="70"/>
                              </a:lnTo>
                              <a:lnTo>
                                <a:pt x="1995" y="64"/>
                              </a:lnTo>
                              <a:lnTo>
                                <a:pt x="1995" y="61"/>
                              </a:lnTo>
                              <a:lnTo>
                                <a:pt x="1977" y="61"/>
                              </a:lnTo>
                              <a:lnTo>
                                <a:pt x="1977" y="49"/>
                              </a:lnTo>
                              <a:close/>
                              <a:moveTo>
                                <a:pt x="2172" y="49"/>
                              </a:moveTo>
                              <a:lnTo>
                                <a:pt x="2247" y="49"/>
                              </a:lnTo>
                              <a:lnTo>
                                <a:pt x="2247" y="61"/>
                              </a:lnTo>
                              <a:lnTo>
                                <a:pt x="2235" y="61"/>
                              </a:lnTo>
                              <a:lnTo>
                                <a:pt x="2229" y="64"/>
                              </a:lnTo>
                              <a:lnTo>
                                <a:pt x="2226" y="64"/>
                              </a:lnTo>
                              <a:lnTo>
                                <a:pt x="2226" y="67"/>
                              </a:lnTo>
                              <a:lnTo>
                                <a:pt x="2223" y="67"/>
                              </a:lnTo>
                              <a:lnTo>
                                <a:pt x="2223" y="188"/>
                              </a:lnTo>
                              <a:lnTo>
                                <a:pt x="2226" y="200"/>
                              </a:lnTo>
                              <a:lnTo>
                                <a:pt x="2229" y="209"/>
                              </a:lnTo>
                              <a:lnTo>
                                <a:pt x="2235" y="218"/>
                              </a:lnTo>
                              <a:lnTo>
                                <a:pt x="2247" y="227"/>
                              </a:lnTo>
                              <a:lnTo>
                                <a:pt x="2256" y="233"/>
                              </a:lnTo>
                              <a:lnTo>
                                <a:pt x="2265" y="236"/>
                              </a:lnTo>
                              <a:lnTo>
                                <a:pt x="2289" y="236"/>
                              </a:lnTo>
                              <a:lnTo>
                                <a:pt x="2298" y="233"/>
                              </a:lnTo>
                              <a:lnTo>
                                <a:pt x="2325" y="215"/>
                              </a:lnTo>
                              <a:lnTo>
                                <a:pt x="2328" y="206"/>
                              </a:lnTo>
                              <a:lnTo>
                                <a:pt x="2331" y="200"/>
                              </a:lnTo>
                              <a:lnTo>
                                <a:pt x="2331" y="194"/>
                              </a:lnTo>
                              <a:lnTo>
                                <a:pt x="2334" y="182"/>
                              </a:lnTo>
                              <a:lnTo>
                                <a:pt x="2334" y="76"/>
                              </a:lnTo>
                              <a:lnTo>
                                <a:pt x="2331" y="70"/>
                              </a:lnTo>
                              <a:lnTo>
                                <a:pt x="2331" y="67"/>
                              </a:lnTo>
                              <a:lnTo>
                                <a:pt x="2325" y="61"/>
                              </a:lnTo>
                              <a:lnTo>
                                <a:pt x="2310" y="61"/>
                              </a:lnTo>
                              <a:lnTo>
                                <a:pt x="2310" y="49"/>
                              </a:lnTo>
                              <a:lnTo>
                                <a:pt x="2376" y="49"/>
                              </a:lnTo>
                              <a:lnTo>
                                <a:pt x="2376" y="61"/>
                              </a:lnTo>
                              <a:lnTo>
                                <a:pt x="2364" y="61"/>
                              </a:lnTo>
                              <a:lnTo>
                                <a:pt x="2358" y="64"/>
                              </a:lnTo>
                              <a:lnTo>
                                <a:pt x="2352" y="70"/>
                              </a:lnTo>
                              <a:lnTo>
                                <a:pt x="2352" y="191"/>
                              </a:lnTo>
                              <a:lnTo>
                                <a:pt x="2349" y="206"/>
                              </a:lnTo>
                              <a:lnTo>
                                <a:pt x="2343" y="218"/>
                              </a:lnTo>
                              <a:lnTo>
                                <a:pt x="2337" y="227"/>
                              </a:lnTo>
                              <a:lnTo>
                                <a:pt x="2328" y="236"/>
                              </a:lnTo>
                              <a:lnTo>
                                <a:pt x="2316" y="242"/>
                              </a:lnTo>
                              <a:lnTo>
                                <a:pt x="2307" y="248"/>
                              </a:lnTo>
                              <a:lnTo>
                                <a:pt x="2295" y="251"/>
                              </a:lnTo>
                              <a:lnTo>
                                <a:pt x="2286" y="254"/>
                              </a:lnTo>
                              <a:lnTo>
                                <a:pt x="2262" y="254"/>
                              </a:lnTo>
                              <a:lnTo>
                                <a:pt x="2253" y="251"/>
                              </a:lnTo>
                              <a:lnTo>
                                <a:pt x="2241" y="248"/>
                              </a:lnTo>
                              <a:lnTo>
                                <a:pt x="2232" y="242"/>
                              </a:lnTo>
                              <a:lnTo>
                                <a:pt x="2220" y="236"/>
                              </a:lnTo>
                              <a:lnTo>
                                <a:pt x="2211" y="227"/>
                              </a:lnTo>
                              <a:lnTo>
                                <a:pt x="2199" y="209"/>
                              </a:lnTo>
                              <a:lnTo>
                                <a:pt x="2196" y="197"/>
                              </a:lnTo>
                              <a:lnTo>
                                <a:pt x="2196" y="70"/>
                              </a:lnTo>
                              <a:lnTo>
                                <a:pt x="2193" y="70"/>
                              </a:lnTo>
                              <a:lnTo>
                                <a:pt x="2193" y="67"/>
                              </a:lnTo>
                              <a:lnTo>
                                <a:pt x="2190" y="64"/>
                              </a:lnTo>
                              <a:lnTo>
                                <a:pt x="2184" y="61"/>
                              </a:lnTo>
                              <a:lnTo>
                                <a:pt x="2172" y="61"/>
                              </a:lnTo>
                              <a:lnTo>
                                <a:pt x="2172" y="49"/>
                              </a:lnTo>
                              <a:close/>
                              <a:moveTo>
                                <a:pt x="2400" y="49"/>
                              </a:moveTo>
                              <a:lnTo>
                                <a:pt x="2524" y="49"/>
                              </a:lnTo>
                              <a:lnTo>
                                <a:pt x="2548" y="55"/>
                              </a:lnTo>
                              <a:lnTo>
                                <a:pt x="2557" y="58"/>
                              </a:lnTo>
                              <a:lnTo>
                                <a:pt x="2572" y="73"/>
                              </a:lnTo>
                              <a:lnTo>
                                <a:pt x="2578" y="85"/>
                              </a:lnTo>
                              <a:lnTo>
                                <a:pt x="2581" y="100"/>
                              </a:lnTo>
                              <a:lnTo>
                                <a:pt x="2578" y="112"/>
                              </a:lnTo>
                              <a:lnTo>
                                <a:pt x="2572" y="127"/>
                              </a:lnTo>
                              <a:lnTo>
                                <a:pt x="2566" y="136"/>
                              </a:lnTo>
                              <a:lnTo>
                                <a:pt x="2560" y="142"/>
                              </a:lnTo>
                              <a:lnTo>
                                <a:pt x="2551" y="145"/>
                              </a:lnTo>
                              <a:lnTo>
                                <a:pt x="2539" y="151"/>
                              </a:lnTo>
                              <a:lnTo>
                                <a:pt x="2527" y="154"/>
                              </a:lnTo>
                              <a:lnTo>
                                <a:pt x="2512" y="154"/>
                              </a:lnTo>
                              <a:lnTo>
                                <a:pt x="2563" y="218"/>
                              </a:lnTo>
                              <a:lnTo>
                                <a:pt x="2569" y="224"/>
                              </a:lnTo>
                              <a:lnTo>
                                <a:pt x="2569" y="227"/>
                              </a:lnTo>
                              <a:lnTo>
                                <a:pt x="2572" y="227"/>
                              </a:lnTo>
                              <a:lnTo>
                                <a:pt x="2581" y="236"/>
                              </a:lnTo>
                              <a:lnTo>
                                <a:pt x="2599" y="236"/>
                              </a:lnTo>
                              <a:lnTo>
                                <a:pt x="2599" y="248"/>
                              </a:lnTo>
                              <a:lnTo>
                                <a:pt x="2554" y="248"/>
                              </a:lnTo>
                              <a:lnTo>
                                <a:pt x="2479" y="154"/>
                              </a:lnTo>
                              <a:lnTo>
                                <a:pt x="2454" y="154"/>
                              </a:lnTo>
                              <a:lnTo>
                                <a:pt x="2454" y="233"/>
                              </a:lnTo>
                              <a:lnTo>
                                <a:pt x="2457" y="233"/>
                              </a:lnTo>
                              <a:lnTo>
                                <a:pt x="2460" y="236"/>
                              </a:lnTo>
                              <a:lnTo>
                                <a:pt x="2475" y="236"/>
                              </a:lnTo>
                              <a:lnTo>
                                <a:pt x="2475" y="248"/>
                              </a:lnTo>
                              <a:lnTo>
                                <a:pt x="2400" y="248"/>
                              </a:lnTo>
                              <a:lnTo>
                                <a:pt x="2400" y="236"/>
                              </a:lnTo>
                              <a:lnTo>
                                <a:pt x="2421" y="236"/>
                              </a:lnTo>
                              <a:lnTo>
                                <a:pt x="2424" y="233"/>
                              </a:lnTo>
                              <a:lnTo>
                                <a:pt x="2424" y="230"/>
                              </a:lnTo>
                              <a:lnTo>
                                <a:pt x="2427" y="230"/>
                              </a:lnTo>
                              <a:lnTo>
                                <a:pt x="2427" y="70"/>
                              </a:lnTo>
                              <a:lnTo>
                                <a:pt x="2424" y="70"/>
                              </a:lnTo>
                              <a:lnTo>
                                <a:pt x="2424" y="67"/>
                              </a:lnTo>
                              <a:lnTo>
                                <a:pt x="2421" y="64"/>
                              </a:lnTo>
                              <a:lnTo>
                                <a:pt x="2415" y="61"/>
                              </a:lnTo>
                              <a:lnTo>
                                <a:pt x="2400" y="61"/>
                              </a:lnTo>
                              <a:lnTo>
                                <a:pt x="2400" y="49"/>
                              </a:lnTo>
                              <a:close/>
                              <a:moveTo>
                                <a:pt x="2454" y="64"/>
                              </a:moveTo>
                              <a:lnTo>
                                <a:pt x="2454" y="139"/>
                              </a:lnTo>
                              <a:lnTo>
                                <a:pt x="2518" y="139"/>
                              </a:lnTo>
                              <a:lnTo>
                                <a:pt x="2524" y="136"/>
                              </a:lnTo>
                              <a:lnTo>
                                <a:pt x="2530" y="136"/>
                              </a:lnTo>
                              <a:lnTo>
                                <a:pt x="2536" y="133"/>
                              </a:lnTo>
                              <a:lnTo>
                                <a:pt x="2539" y="127"/>
                              </a:lnTo>
                              <a:lnTo>
                                <a:pt x="2542" y="124"/>
                              </a:lnTo>
                              <a:lnTo>
                                <a:pt x="2545" y="118"/>
                              </a:lnTo>
                              <a:lnTo>
                                <a:pt x="2548" y="115"/>
                              </a:lnTo>
                              <a:lnTo>
                                <a:pt x="2551" y="109"/>
                              </a:lnTo>
                              <a:lnTo>
                                <a:pt x="2551" y="100"/>
                              </a:lnTo>
                              <a:lnTo>
                                <a:pt x="2545" y="82"/>
                              </a:lnTo>
                              <a:lnTo>
                                <a:pt x="2542" y="76"/>
                              </a:lnTo>
                              <a:lnTo>
                                <a:pt x="2536" y="73"/>
                              </a:lnTo>
                              <a:lnTo>
                                <a:pt x="2533" y="70"/>
                              </a:lnTo>
                              <a:lnTo>
                                <a:pt x="2527" y="67"/>
                              </a:lnTo>
                              <a:lnTo>
                                <a:pt x="2518" y="64"/>
                              </a:lnTo>
                              <a:lnTo>
                                <a:pt x="2506" y="64"/>
                              </a:lnTo>
                              <a:lnTo>
                                <a:pt x="2454" y="64"/>
                              </a:lnTo>
                              <a:close/>
                              <a:moveTo>
                                <a:pt x="2614" y="49"/>
                              </a:moveTo>
                              <a:lnTo>
                                <a:pt x="2773" y="49"/>
                              </a:lnTo>
                              <a:lnTo>
                                <a:pt x="2794" y="103"/>
                              </a:lnTo>
                              <a:lnTo>
                                <a:pt x="2779" y="106"/>
                              </a:lnTo>
                              <a:lnTo>
                                <a:pt x="2776" y="94"/>
                              </a:lnTo>
                              <a:lnTo>
                                <a:pt x="2770" y="85"/>
                              </a:lnTo>
                              <a:lnTo>
                                <a:pt x="2758" y="73"/>
                              </a:lnTo>
                              <a:lnTo>
                                <a:pt x="2740" y="67"/>
                              </a:lnTo>
                              <a:lnTo>
                                <a:pt x="2737" y="67"/>
                              </a:lnTo>
                              <a:lnTo>
                                <a:pt x="2731" y="64"/>
                              </a:lnTo>
                              <a:lnTo>
                                <a:pt x="2665" y="64"/>
                              </a:lnTo>
                              <a:lnTo>
                                <a:pt x="2665" y="139"/>
                              </a:lnTo>
                              <a:lnTo>
                                <a:pt x="2698" y="139"/>
                              </a:lnTo>
                              <a:lnTo>
                                <a:pt x="2704" y="136"/>
                              </a:lnTo>
                              <a:lnTo>
                                <a:pt x="2719" y="121"/>
                              </a:lnTo>
                              <a:lnTo>
                                <a:pt x="2719" y="103"/>
                              </a:lnTo>
                              <a:lnTo>
                                <a:pt x="2734" y="103"/>
                              </a:lnTo>
                              <a:lnTo>
                                <a:pt x="2734" y="191"/>
                              </a:lnTo>
                              <a:lnTo>
                                <a:pt x="2719" y="191"/>
                              </a:lnTo>
                              <a:lnTo>
                                <a:pt x="2719" y="167"/>
                              </a:lnTo>
                              <a:lnTo>
                                <a:pt x="2716" y="163"/>
                              </a:lnTo>
                              <a:lnTo>
                                <a:pt x="2716" y="160"/>
                              </a:lnTo>
                              <a:lnTo>
                                <a:pt x="2713" y="160"/>
                              </a:lnTo>
                              <a:lnTo>
                                <a:pt x="2710" y="157"/>
                              </a:lnTo>
                              <a:lnTo>
                                <a:pt x="2704" y="154"/>
                              </a:lnTo>
                              <a:lnTo>
                                <a:pt x="2701" y="151"/>
                              </a:lnTo>
                              <a:lnTo>
                                <a:pt x="2665" y="151"/>
                              </a:lnTo>
                              <a:lnTo>
                                <a:pt x="2665" y="233"/>
                              </a:lnTo>
                              <a:lnTo>
                                <a:pt x="2734" y="233"/>
                              </a:lnTo>
                              <a:lnTo>
                                <a:pt x="2743" y="230"/>
                              </a:lnTo>
                              <a:lnTo>
                                <a:pt x="2749" y="227"/>
                              </a:lnTo>
                              <a:lnTo>
                                <a:pt x="2758" y="224"/>
                              </a:lnTo>
                              <a:lnTo>
                                <a:pt x="2767" y="218"/>
                              </a:lnTo>
                              <a:lnTo>
                                <a:pt x="2773" y="209"/>
                              </a:lnTo>
                              <a:lnTo>
                                <a:pt x="2782" y="197"/>
                              </a:lnTo>
                              <a:lnTo>
                                <a:pt x="2791" y="182"/>
                              </a:lnTo>
                              <a:lnTo>
                                <a:pt x="2803" y="188"/>
                              </a:lnTo>
                              <a:lnTo>
                                <a:pt x="2779" y="248"/>
                              </a:lnTo>
                              <a:lnTo>
                                <a:pt x="2614" y="248"/>
                              </a:lnTo>
                              <a:lnTo>
                                <a:pt x="2614" y="236"/>
                              </a:lnTo>
                              <a:lnTo>
                                <a:pt x="2632" y="236"/>
                              </a:lnTo>
                              <a:lnTo>
                                <a:pt x="2635" y="233"/>
                              </a:lnTo>
                              <a:lnTo>
                                <a:pt x="2635" y="230"/>
                              </a:lnTo>
                              <a:lnTo>
                                <a:pt x="2638" y="224"/>
                              </a:lnTo>
                              <a:lnTo>
                                <a:pt x="2638" y="73"/>
                              </a:lnTo>
                              <a:lnTo>
                                <a:pt x="2635" y="67"/>
                              </a:lnTo>
                              <a:lnTo>
                                <a:pt x="2635" y="64"/>
                              </a:lnTo>
                              <a:lnTo>
                                <a:pt x="2629" y="64"/>
                              </a:lnTo>
                              <a:lnTo>
                                <a:pt x="2629" y="61"/>
                              </a:lnTo>
                              <a:lnTo>
                                <a:pt x="2614" y="61"/>
                              </a:lnTo>
                              <a:lnTo>
                                <a:pt x="2614" y="49"/>
                              </a:lnTo>
                              <a:close/>
                              <a:moveTo>
                                <a:pt x="2824" y="61"/>
                              </a:moveTo>
                              <a:lnTo>
                                <a:pt x="2824" y="49"/>
                              </a:lnTo>
                              <a:lnTo>
                                <a:pt x="2893" y="49"/>
                              </a:lnTo>
                              <a:lnTo>
                                <a:pt x="2935" y="52"/>
                              </a:lnTo>
                              <a:lnTo>
                                <a:pt x="2962" y="55"/>
                              </a:lnTo>
                              <a:lnTo>
                                <a:pt x="2986" y="67"/>
                              </a:lnTo>
                              <a:lnTo>
                                <a:pt x="2998" y="76"/>
                              </a:lnTo>
                              <a:lnTo>
                                <a:pt x="3007" y="88"/>
                              </a:lnTo>
                              <a:lnTo>
                                <a:pt x="3022" y="118"/>
                              </a:lnTo>
                              <a:lnTo>
                                <a:pt x="3028" y="151"/>
                              </a:lnTo>
                              <a:lnTo>
                                <a:pt x="3025" y="176"/>
                              </a:lnTo>
                              <a:lnTo>
                                <a:pt x="3019" y="197"/>
                              </a:lnTo>
                              <a:lnTo>
                                <a:pt x="3001" y="224"/>
                              </a:lnTo>
                              <a:lnTo>
                                <a:pt x="2974" y="242"/>
                              </a:lnTo>
                              <a:lnTo>
                                <a:pt x="2962" y="245"/>
                              </a:lnTo>
                              <a:lnTo>
                                <a:pt x="2944" y="248"/>
                              </a:lnTo>
                              <a:lnTo>
                                <a:pt x="2824" y="248"/>
                              </a:lnTo>
                              <a:lnTo>
                                <a:pt x="2824" y="236"/>
                              </a:lnTo>
                              <a:lnTo>
                                <a:pt x="2830" y="236"/>
                              </a:lnTo>
                              <a:lnTo>
                                <a:pt x="2833" y="239"/>
                              </a:lnTo>
                              <a:lnTo>
                                <a:pt x="2839" y="239"/>
                              </a:lnTo>
                              <a:lnTo>
                                <a:pt x="2848" y="230"/>
                              </a:lnTo>
                              <a:lnTo>
                                <a:pt x="2848" y="70"/>
                              </a:lnTo>
                              <a:lnTo>
                                <a:pt x="2839" y="61"/>
                              </a:lnTo>
                              <a:lnTo>
                                <a:pt x="2824" y="61"/>
                              </a:lnTo>
                              <a:close/>
                              <a:moveTo>
                                <a:pt x="2875" y="233"/>
                              </a:moveTo>
                              <a:lnTo>
                                <a:pt x="2938" y="233"/>
                              </a:lnTo>
                              <a:lnTo>
                                <a:pt x="2956" y="227"/>
                              </a:lnTo>
                              <a:lnTo>
                                <a:pt x="2959" y="227"/>
                              </a:lnTo>
                              <a:lnTo>
                                <a:pt x="2968" y="224"/>
                              </a:lnTo>
                              <a:lnTo>
                                <a:pt x="2980" y="212"/>
                              </a:lnTo>
                              <a:lnTo>
                                <a:pt x="2986" y="200"/>
                              </a:lnTo>
                              <a:lnTo>
                                <a:pt x="2992" y="185"/>
                              </a:lnTo>
                              <a:lnTo>
                                <a:pt x="2995" y="176"/>
                              </a:lnTo>
                              <a:lnTo>
                                <a:pt x="2998" y="163"/>
                              </a:lnTo>
                              <a:lnTo>
                                <a:pt x="2998" y="148"/>
                              </a:lnTo>
                              <a:lnTo>
                                <a:pt x="2995" y="130"/>
                              </a:lnTo>
                              <a:lnTo>
                                <a:pt x="2992" y="115"/>
                              </a:lnTo>
                              <a:lnTo>
                                <a:pt x="2986" y="103"/>
                              </a:lnTo>
                              <a:lnTo>
                                <a:pt x="2977" y="91"/>
                              </a:lnTo>
                              <a:lnTo>
                                <a:pt x="2971" y="82"/>
                              </a:lnTo>
                              <a:lnTo>
                                <a:pt x="2965" y="76"/>
                              </a:lnTo>
                              <a:lnTo>
                                <a:pt x="2956" y="73"/>
                              </a:lnTo>
                              <a:lnTo>
                                <a:pt x="2950" y="70"/>
                              </a:lnTo>
                              <a:lnTo>
                                <a:pt x="2941" y="67"/>
                              </a:lnTo>
                              <a:lnTo>
                                <a:pt x="2929" y="67"/>
                              </a:lnTo>
                              <a:lnTo>
                                <a:pt x="2926" y="64"/>
                              </a:lnTo>
                              <a:lnTo>
                                <a:pt x="2875" y="64"/>
                              </a:lnTo>
                              <a:lnTo>
                                <a:pt x="2875" y="233"/>
                              </a:lnTo>
                              <a:close/>
                              <a:moveTo>
                                <a:pt x="307" y="372"/>
                              </a:moveTo>
                              <a:lnTo>
                                <a:pt x="316" y="372"/>
                              </a:lnTo>
                              <a:lnTo>
                                <a:pt x="316" y="381"/>
                              </a:lnTo>
                              <a:lnTo>
                                <a:pt x="439" y="381"/>
                              </a:lnTo>
                              <a:lnTo>
                                <a:pt x="439" y="372"/>
                              </a:lnTo>
                              <a:lnTo>
                                <a:pt x="451" y="372"/>
                              </a:lnTo>
                              <a:lnTo>
                                <a:pt x="472" y="432"/>
                              </a:lnTo>
                              <a:lnTo>
                                <a:pt x="460" y="435"/>
                              </a:lnTo>
                              <a:lnTo>
                                <a:pt x="448" y="417"/>
                              </a:lnTo>
                              <a:lnTo>
                                <a:pt x="430" y="399"/>
                              </a:lnTo>
                              <a:lnTo>
                                <a:pt x="424" y="396"/>
                              </a:lnTo>
                              <a:lnTo>
                                <a:pt x="415" y="393"/>
                              </a:lnTo>
                              <a:lnTo>
                                <a:pt x="397" y="393"/>
                              </a:lnTo>
                              <a:lnTo>
                                <a:pt x="394" y="396"/>
                              </a:lnTo>
                              <a:lnTo>
                                <a:pt x="391" y="396"/>
                              </a:lnTo>
                              <a:lnTo>
                                <a:pt x="391" y="553"/>
                              </a:lnTo>
                              <a:lnTo>
                                <a:pt x="394" y="559"/>
                              </a:lnTo>
                              <a:lnTo>
                                <a:pt x="394" y="562"/>
                              </a:lnTo>
                              <a:lnTo>
                                <a:pt x="400" y="568"/>
                              </a:lnTo>
                              <a:lnTo>
                                <a:pt x="418" y="568"/>
                              </a:lnTo>
                              <a:lnTo>
                                <a:pt x="418" y="580"/>
                              </a:lnTo>
                              <a:lnTo>
                                <a:pt x="340" y="580"/>
                              </a:lnTo>
                              <a:lnTo>
                                <a:pt x="340" y="568"/>
                              </a:lnTo>
                              <a:lnTo>
                                <a:pt x="355" y="568"/>
                              </a:lnTo>
                              <a:lnTo>
                                <a:pt x="358" y="565"/>
                              </a:lnTo>
                              <a:lnTo>
                                <a:pt x="364" y="562"/>
                              </a:lnTo>
                              <a:lnTo>
                                <a:pt x="364" y="396"/>
                              </a:lnTo>
                              <a:lnTo>
                                <a:pt x="361" y="396"/>
                              </a:lnTo>
                              <a:lnTo>
                                <a:pt x="361" y="393"/>
                              </a:lnTo>
                              <a:lnTo>
                                <a:pt x="346" y="393"/>
                              </a:lnTo>
                              <a:lnTo>
                                <a:pt x="340" y="396"/>
                              </a:lnTo>
                              <a:lnTo>
                                <a:pt x="337" y="396"/>
                              </a:lnTo>
                              <a:lnTo>
                                <a:pt x="331" y="399"/>
                              </a:lnTo>
                              <a:lnTo>
                                <a:pt x="313" y="411"/>
                              </a:lnTo>
                              <a:lnTo>
                                <a:pt x="304" y="423"/>
                              </a:lnTo>
                              <a:lnTo>
                                <a:pt x="298" y="435"/>
                              </a:lnTo>
                              <a:lnTo>
                                <a:pt x="286" y="432"/>
                              </a:lnTo>
                              <a:lnTo>
                                <a:pt x="307" y="372"/>
                              </a:lnTo>
                              <a:close/>
                              <a:moveTo>
                                <a:pt x="484" y="381"/>
                              </a:moveTo>
                              <a:lnTo>
                                <a:pt x="646" y="381"/>
                              </a:lnTo>
                              <a:lnTo>
                                <a:pt x="664" y="432"/>
                              </a:lnTo>
                              <a:lnTo>
                                <a:pt x="652" y="438"/>
                              </a:lnTo>
                              <a:lnTo>
                                <a:pt x="649" y="429"/>
                              </a:lnTo>
                              <a:lnTo>
                                <a:pt x="643" y="423"/>
                              </a:lnTo>
                              <a:lnTo>
                                <a:pt x="640" y="417"/>
                              </a:lnTo>
                              <a:lnTo>
                                <a:pt x="628" y="405"/>
                              </a:lnTo>
                              <a:lnTo>
                                <a:pt x="616" y="399"/>
                              </a:lnTo>
                              <a:lnTo>
                                <a:pt x="613" y="399"/>
                              </a:lnTo>
                              <a:lnTo>
                                <a:pt x="607" y="396"/>
                              </a:lnTo>
                              <a:lnTo>
                                <a:pt x="535" y="396"/>
                              </a:lnTo>
                              <a:lnTo>
                                <a:pt x="535" y="468"/>
                              </a:lnTo>
                              <a:lnTo>
                                <a:pt x="571" y="468"/>
                              </a:lnTo>
                              <a:lnTo>
                                <a:pt x="580" y="465"/>
                              </a:lnTo>
                              <a:lnTo>
                                <a:pt x="583" y="459"/>
                              </a:lnTo>
                              <a:lnTo>
                                <a:pt x="589" y="453"/>
                              </a:lnTo>
                              <a:lnTo>
                                <a:pt x="589" y="432"/>
                              </a:lnTo>
                              <a:lnTo>
                                <a:pt x="604" y="432"/>
                              </a:lnTo>
                              <a:lnTo>
                                <a:pt x="604" y="520"/>
                              </a:lnTo>
                              <a:lnTo>
                                <a:pt x="589" y="520"/>
                              </a:lnTo>
                              <a:lnTo>
                                <a:pt x="589" y="499"/>
                              </a:lnTo>
                              <a:lnTo>
                                <a:pt x="586" y="496"/>
                              </a:lnTo>
                              <a:lnTo>
                                <a:pt x="583" y="490"/>
                              </a:lnTo>
                              <a:lnTo>
                                <a:pt x="577" y="487"/>
                              </a:lnTo>
                              <a:lnTo>
                                <a:pt x="574" y="484"/>
                              </a:lnTo>
                              <a:lnTo>
                                <a:pt x="535" y="484"/>
                              </a:lnTo>
                              <a:lnTo>
                                <a:pt x="535" y="562"/>
                              </a:lnTo>
                              <a:lnTo>
                                <a:pt x="538" y="562"/>
                              </a:lnTo>
                              <a:lnTo>
                                <a:pt x="538" y="565"/>
                              </a:lnTo>
                              <a:lnTo>
                                <a:pt x="592" y="565"/>
                              </a:lnTo>
                              <a:lnTo>
                                <a:pt x="604" y="562"/>
                              </a:lnTo>
                              <a:lnTo>
                                <a:pt x="613" y="562"/>
                              </a:lnTo>
                              <a:lnTo>
                                <a:pt x="619" y="559"/>
                              </a:lnTo>
                              <a:lnTo>
                                <a:pt x="628" y="556"/>
                              </a:lnTo>
                              <a:lnTo>
                                <a:pt x="637" y="550"/>
                              </a:lnTo>
                              <a:lnTo>
                                <a:pt x="643" y="541"/>
                              </a:lnTo>
                              <a:lnTo>
                                <a:pt x="652" y="529"/>
                              </a:lnTo>
                              <a:lnTo>
                                <a:pt x="661" y="514"/>
                              </a:lnTo>
                              <a:lnTo>
                                <a:pt x="673" y="517"/>
                              </a:lnTo>
                              <a:lnTo>
                                <a:pt x="652" y="580"/>
                              </a:lnTo>
                              <a:lnTo>
                                <a:pt x="484" y="580"/>
                              </a:lnTo>
                              <a:lnTo>
                                <a:pt x="484" y="568"/>
                              </a:lnTo>
                              <a:lnTo>
                                <a:pt x="502" y="568"/>
                              </a:lnTo>
                              <a:lnTo>
                                <a:pt x="508" y="562"/>
                              </a:lnTo>
                              <a:lnTo>
                                <a:pt x="508" y="399"/>
                              </a:lnTo>
                              <a:lnTo>
                                <a:pt x="505" y="399"/>
                              </a:lnTo>
                              <a:lnTo>
                                <a:pt x="499" y="393"/>
                              </a:lnTo>
                              <a:lnTo>
                                <a:pt x="484" y="393"/>
                              </a:lnTo>
                              <a:lnTo>
                                <a:pt x="484" y="381"/>
                              </a:lnTo>
                              <a:close/>
                              <a:moveTo>
                                <a:pt x="766" y="381"/>
                              </a:moveTo>
                              <a:lnTo>
                                <a:pt x="790" y="381"/>
                              </a:lnTo>
                              <a:lnTo>
                                <a:pt x="853" y="547"/>
                              </a:lnTo>
                              <a:lnTo>
                                <a:pt x="856" y="559"/>
                              </a:lnTo>
                              <a:lnTo>
                                <a:pt x="862" y="565"/>
                              </a:lnTo>
                              <a:lnTo>
                                <a:pt x="868" y="568"/>
                              </a:lnTo>
                              <a:lnTo>
                                <a:pt x="877" y="568"/>
                              </a:lnTo>
                              <a:lnTo>
                                <a:pt x="877" y="580"/>
                              </a:lnTo>
                              <a:lnTo>
                                <a:pt x="808" y="580"/>
                              </a:lnTo>
                              <a:lnTo>
                                <a:pt x="808" y="568"/>
                              </a:lnTo>
                              <a:lnTo>
                                <a:pt x="817" y="568"/>
                              </a:lnTo>
                              <a:lnTo>
                                <a:pt x="823" y="565"/>
                              </a:lnTo>
                              <a:lnTo>
                                <a:pt x="826" y="565"/>
                              </a:lnTo>
                              <a:lnTo>
                                <a:pt x="826" y="553"/>
                              </a:lnTo>
                              <a:lnTo>
                                <a:pt x="823" y="544"/>
                              </a:lnTo>
                              <a:lnTo>
                                <a:pt x="808" y="505"/>
                              </a:lnTo>
                              <a:lnTo>
                                <a:pt x="736" y="505"/>
                              </a:lnTo>
                              <a:lnTo>
                                <a:pt x="721" y="550"/>
                              </a:lnTo>
                              <a:lnTo>
                                <a:pt x="718" y="556"/>
                              </a:lnTo>
                              <a:lnTo>
                                <a:pt x="718" y="562"/>
                              </a:lnTo>
                              <a:lnTo>
                                <a:pt x="721" y="562"/>
                              </a:lnTo>
                              <a:lnTo>
                                <a:pt x="721" y="565"/>
                              </a:lnTo>
                              <a:lnTo>
                                <a:pt x="724" y="565"/>
                              </a:lnTo>
                              <a:lnTo>
                                <a:pt x="724" y="568"/>
                              </a:lnTo>
                              <a:lnTo>
                                <a:pt x="739" y="568"/>
                              </a:lnTo>
                              <a:lnTo>
                                <a:pt x="739" y="580"/>
                              </a:lnTo>
                              <a:lnTo>
                                <a:pt x="679" y="580"/>
                              </a:lnTo>
                              <a:lnTo>
                                <a:pt x="679" y="568"/>
                              </a:lnTo>
                              <a:lnTo>
                                <a:pt x="685" y="568"/>
                              </a:lnTo>
                              <a:lnTo>
                                <a:pt x="691" y="565"/>
                              </a:lnTo>
                              <a:lnTo>
                                <a:pt x="697" y="565"/>
                              </a:lnTo>
                              <a:lnTo>
                                <a:pt x="697" y="562"/>
                              </a:lnTo>
                              <a:lnTo>
                                <a:pt x="700" y="556"/>
                              </a:lnTo>
                              <a:lnTo>
                                <a:pt x="706" y="547"/>
                              </a:lnTo>
                              <a:lnTo>
                                <a:pt x="766" y="381"/>
                              </a:lnTo>
                              <a:close/>
                              <a:moveTo>
                                <a:pt x="742" y="493"/>
                              </a:moveTo>
                              <a:lnTo>
                                <a:pt x="805" y="493"/>
                              </a:lnTo>
                              <a:lnTo>
                                <a:pt x="772" y="405"/>
                              </a:lnTo>
                              <a:lnTo>
                                <a:pt x="742" y="493"/>
                              </a:lnTo>
                              <a:close/>
                              <a:moveTo>
                                <a:pt x="1142" y="381"/>
                              </a:moveTo>
                              <a:lnTo>
                                <a:pt x="1154" y="381"/>
                              </a:lnTo>
                              <a:lnTo>
                                <a:pt x="1169" y="441"/>
                              </a:lnTo>
                              <a:lnTo>
                                <a:pt x="1157" y="447"/>
                              </a:lnTo>
                              <a:lnTo>
                                <a:pt x="1151" y="432"/>
                              </a:lnTo>
                              <a:lnTo>
                                <a:pt x="1142" y="423"/>
                              </a:lnTo>
                              <a:lnTo>
                                <a:pt x="1136" y="411"/>
                              </a:lnTo>
                              <a:lnTo>
                                <a:pt x="1118" y="399"/>
                              </a:lnTo>
                              <a:lnTo>
                                <a:pt x="1100" y="393"/>
                              </a:lnTo>
                              <a:lnTo>
                                <a:pt x="1091" y="393"/>
                              </a:lnTo>
                              <a:lnTo>
                                <a:pt x="1070" y="396"/>
                              </a:lnTo>
                              <a:lnTo>
                                <a:pt x="1055" y="402"/>
                              </a:lnTo>
                              <a:lnTo>
                                <a:pt x="1040" y="417"/>
                              </a:lnTo>
                              <a:lnTo>
                                <a:pt x="1025" y="444"/>
                              </a:lnTo>
                              <a:lnTo>
                                <a:pt x="1019" y="477"/>
                              </a:lnTo>
                              <a:lnTo>
                                <a:pt x="1019" y="496"/>
                              </a:lnTo>
                              <a:lnTo>
                                <a:pt x="1022" y="511"/>
                              </a:lnTo>
                              <a:lnTo>
                                <a:pt x="1034" y="535"/>
                              </a:lnTo>
                              <a:lnTo>
                                <a:pt x="1049" y="550"/>
                              </a:lnTo>
                              <a:lnTo>
                                <a:pt x="1058" y="556"/>
                              </a:lnTo>
                              <a:lnTo>
                                <a:pt x="1082" y="568"/>
                              </a:lnTo>
                              <a:lnTo>
                                <a:pt x="1094" y="568"/>
                              </a:lnTo>
                              <a:lnTo>
                                <a:pt x="1130" y="559"/>
                              </a:lnTo>
                              <a:lnTo>
                                <a:pt x="1136" y="553"/>
                              </a:lnTo>
                              <a:lnTo>
                                <a:pt x="1139" y="547"/>
                              </a:lnTo>
                              <a:lnTo>
                                <a:pt x="1145" y="541"/>
                              </a:lnTo>
                              <a:lnTo>
                                <a:pt x="1145" y="502"/>
                              </a:lnTo>
                              <a:lnTo>
                                <a:pt x="1136" y="493"/>
                              </a:lnTo>
                              <a:lnTo>
                                <a:pt x="1130" y="493"/>
                              </a:lnTo>
                              <a:lnTo>
                                <a:pt x="1124" y="490"/>
                              </a:lnTo>
                              <a:lnTo>
                                <a:pt x="1115" y="490"/>
                              </a:lnTo>
                              <a:lnTo>
                                <a:pt x="1115" y="477"/>
                              </a:lnTo>
                              <a:lnTo>
                                <a:pt x="1196" y="477"/>
                              </a:lnTo>
                              <a:lnTo>
                                <a:pt x="1196" y="490"/>
                              </a:lnTo>
                              <a:lnTo>
                                <a:pt x="1184" y="490"/>
                              </a:lnTo>
                              <a:lnTo>
                                <a:pt x="1181" y="493"/>
                              </a:lnTo>
                              <a:lnTo>
                                <a:pt x="1175" y="493"/>
                              </a:lnTo>
                              <a:lnTo>
                                <a:pt x="1175" y="499"/>
                              </a:lnTo>
                              <a:lnTo>
                                <a:pt x="1172" y="499"/>
                              </a:lnTo>
                              <a:lnTo>
                                <a:pt x="1172" y="580"/>
                              </a:lnTo>
                              <a:lnTo>
                                <a:pt x="1157" y="580"/>
                              </a:lnTo>
                              <a:lnTo>
                                <a:pt x="1151" y="562"/>
                              </a:lnTo>
                              <a:lnTo>
                                <a:pt x="1136" y="571"/>
                              </a:lnTo>
                              <a:lnTo>
                                <a:pt x="1124" y="577"/>
                              </a:lnTo>
                              <a:lnTo>
                                <a:pt x="1112" y="580"/>
                              </a:lnTo>
                              <a:lnTo>
                                <a:pt x="1097" y="583"/>
                              </a:lnTo>
                              <a:lnTo>
                                <a:pt x="1085" y="583"/>
                              </a:lnTo>
                              <a:lnTo>
                                <a:pt x="1058" y="580"/>
                              </a:lnTo>
                              <a:lnTo>
                                <a:pt x="1037" y="571"/>
                              </a:lnTo>
                              <a:lnTo>
                                <a:pt x="1016" y="553"/>
                              </a:lnTo>
                              <a:lnTo>
                                <a:pt x="995" y="523"/>
                              </a:lnTo>
                              <a:lnTo>
                                <a:pt x="989" y="481"/>
                              </a:lnTo>
                              <a:lnTo>
                                <a:pt x="995" y="438"/>
                              </a:lnTo>
                              <a:lnTo>
                                <a:pt x="1016" y="405"/>
                              </a:lnTo>
                              <a:lnTo>
                                <a:pt x="1049" y="384"/>
                              </a:lnTo>
                              <a:lnTo>
                                <a:pt x="1085" y="378"/>
                              </a:lnTo>
                              <a:lnTo>
                                <a:pt x="1106" y="378"/>
                              </a:lnTo>
                              <a:lnTo>
                                <a:pt x="1124" y="384"/>
                              </a:lnTo>
                              <a:lnTo>
                                <a:pt x="1130" y="390"/>
                              </a:lnTo>
                              <a:lnTo>
                                <a:pt x="1139" y="393"/>
                              </a:lnTo>
                              <a:lnTo>
                                <a:pt x="1142" y="381"/>
                              </a:lnTo>
                              <a:close/>
                              <a:moveTo>
                                <a:pt x="1295" y="381"/>
                              </a:moveTo>
                              <a:lnTo>
                                <a:pt x="1319" y="381"/>
                              </a:lnTo>
                              <a:lnTo>
                                <a:pt x="1379" y="547"/>
                              </a:lnTo>
                              <a:lnTo>
                                <a:pt x="1382" y="559"/>
                              </a:lnTo>
                              <a:lnTo>
                                <a:pt x="1391" y="568"/>
                              </a:lnTo>
                              <a:lnTo>
                                <a:pt x="1403" y="568"/>
                              </a:lnTo>
                              <a:lnTo>
                                <a:pt x="1403" y="580"/>
                              </a:lnTo>
                              <a:lnTo>
                                <a:pt x="1334" y="580"/>
                              </a:lnTo>
                              <a:lnTo>
                                <a:pt x="1334" y="568"/>
                              </a:lnTo>
                              <a:lnTo>
                                <a:pt x="1349" y="568"/>
                              </a:lnTo>
                              <a:lnTo>
                                <a:pt x="1349" y="565"/>
                              </a:lnTo>
                              <a:lnTo>
                                <a:pt x="1352" y="565"/>
                              </a:lnTo>
                              <a:lnTo>
                                <a:pt x="1352" y="553"/>
                              </a:lnTo>
                              <a:lnTo>
                                <a:pt x="1349" y="544"/>
                              </a:lnTo>
                              <a:lnTo>
                                <a:pt x="1337" y="505"/>
                              </a:lnTo>
                              <a:lnTo>
                                <a:pt x="1265" y="505"/>
                              </a:lnTo>
                              <a:lnTo>
                                <a:pt x="1247" y="550"/>
                              </a:lnTo>
                              <a:lnTo>
                                <a:pt x="1247" y="565"/>
                              </a:lnTo>
                              <a:lnTo>
                                <a:pt x="1250" y="565"/>
                              </a:lnTo>
                              <a:lnTo>
                                <a:pt x="1253" y="568"/>
                              </a:lnTo>
                              <a:lnTo>
                                <a:pt x="1265" y="568"/>
                              </a:lnTo>
                              <a:lnTo>
                                <a:pt x="1265" y="580"/>
                              </a:lnTo>
                              <a:lnTo>
                                <a:pt x="1208" y="580"/>
                              </a:lnTo>
                              <a:lnTo>
                                <a:pt x="1208" y="568"/>
                              </a:lnTo>
                              <a:lnTo>
                                <a:pt x="1217" y="568"/>
                              </a:lnTo>
                              <a:lnTo>
                                <a:pt x="1220" y="565"/>
                              </a:lnTo>
                              <a:lnTo>
                                <a:pt x="1223" y="565"/>
                              </a:lnTo>
                              <a:lnTo>
                                <a:pt x="1226" y="562"/>
                              </a:lnTo>
                              <a:lnTo>
                                <a:pt x="1226" y="559"/>
                              </a:lnTo>
                              <a:lnTo>
                                <a:pt x="1232" y="547"/>
                              </a:lnTo>
                              <a:lnTo>
                                <a:pt x="1295" y="381"/>
                              </a:lnTo>
                              <a:close/>
                              <a:moveTo>
                                <a:pt x="1268" y="493"/>
                              </a:moveTo>
                              <a:lnTo>
                                <a:pt x="1331" y="493"/>
                              </a:lnTo>
                              <a:lnTo>
                                <a:pt x="1301" y="405"/>
                              </a:lnTo>
                              <a:lnTo>
                                <a:pt x="1268" y="493"/>
                              </a:lnTo>
                              <a:close/>
                              <a:moveTo>
                                <a:pt x="1424" y="372"/>
                              </a:moveTo>
                              <a:lnTo>
                                <a:pt x="1433" y="372"/>
                              </a:lnTo>
                              <a:lnTo>
                                <a:pt x="1433" y="381"/>
                              </a:lnTo>
                              <a:lnTo>
                                <a:pt x="1556" y="381"/>
                              </a:lnTo>
                              <a:lnTo>
                                <a:pt x="1556" y="372"/>
                              </a:lnTo>
                              <a:lnTo>
                                <a:pt x="1568" y="372"/>
                              </a:lnTo>
                              <a:lnTo>
                                <a:pt x="1589" y="432"/>
                              </a:lnTo>
                              <a:lnTo>
                                <a:pt x="1577" y="435"/>
                              </a:lnTo>
                              <a:lnTo>
                                <a:pt x="1565" y="417"/>
                              </a:lnTo>
                              <a:lnTo>
                                <a:pt x="1547" y="399"/>
                              </a:lnTo>
                              <a:lnTo>
                                <a:pt x="1541" y="396"/>
                              </a:lnTo>
                              <a:lnTo>
                                <a:pt x="1532" y="393"/>
                              </a:lnTo>
                              <a:lnTo>
                                <a:pt x="1514" y="393"/>
                              </a:lnTo>
                              <a:lnTo>
                                <a:pt x="1511" y="396"/>
                              </a:lnTo>
                              <a:lnTo>
                                <a:pt x="1508" y="396"/>
                              </a:lnTo>
                              <a:lnTo>
                                <a:pt x="1508" y="553"/>
                              </a:lnTo>
                              <a:lnTo>
                                <a:pt x="1511" y="559"/>
                              </a:lnTo>
                              <a:lnTo>
                                <a:pt x="1511" y="562"/>
                              </a:lnTo>
                              <a:lnTo>
                                <a:pt x="1517" y="568"/>
                              </a:lnTo>
                              <a:lnTo>
                                <a:pt x="1535" y="568"/>
                              </a:lnTo>
                              <a:lnTo>
                                <a:pt x="1535" y="580"/>
                              </a:lnTo>
                              <a:lnTo>
                                <a:pt x="1457" y="580"/>
                              </a:lnTo>
                              <a:lnTo>
                                <a:pt x="1457" y="568"/>
                              </a:lnTo>
                              <a:lnTo>
                                <a:pt x="1472" y="568"/>
                              </a:lnTo>
                              <a:lnTo>
                                <a:pt x="1475" y="565"/>
                              </a:lnTo>
                              <a:lnTo>
                                <a:pt x="1481" y="562"/>
                              </a:lnTo>
                              <a:lnTo>
                                <a:pt x="1481" y="396"/>
                              </a:lnTo>
                              <a:lnTo>
                                <a:pt x="1478" y="396"/>
                              </a:lnTo>
                              <a:lnTo>
                                <a:pt x="1478" y="393"/>
                              </a:lnTo>
                              <a:lnTo>
                                <a:pt x="1463" y="393"/>
                              </a:lnTo>
                              <a:lnTo>
                                <a:pt x="1457" y="396"/>
                              </a:lnTo>
                              <a:lnTo>
                                <a:pt x="1454" y="396"/>
                              </a:lnTo>
                              <a:lnTo>
                                <a:pt x="1448" y="399"/>
                              </a:lnTo>
                              <a:lnTo>
                                <a:pt x="1430" y="411"/>
                              </a:lnTo>
                              <a:lnTo>
                                <a:pt x="1421" y="423"/>
                              </a:lnTo>
                              <a:lnTo>
                                <a:pt x="1415" y="435"/>
                              </a:lnTo>
                              <a:lnTo>
                                <a:pt x="1403" y="432"/>
                              </a:lnTo>
                              <a:lnTo>
                                <a:pt x="1424" y="372"/>
                              </a:lnTo>
                              <a:close/>
                              <a:moveTo>
                                <a:pt x="1604" y="372"/>
                              </a:moveTo>
                              <a:lnTo>
                                <a:pt x="1613" y="372"/>
                              </a:lnTo>
                              <a:lnTo>
                                <a:pt x="1616" y="381"/>
                              </a:lnTo>
                              <a:lnTo>
                                <a:pt x="1737" y="381"/>
                              </a:lnTo>
                              <a:lnTo>
                                <a:pt x="1740" y="372"/>
                              </a:lnTo>
                              <a:lnTo>
                                <a:pt x="1749" y="372"/>
                              </a:lnTo>
                              <a:lnTo>
                                <a:pt x="1770" y="432"/>
                              </a:lnTo>
                              <a:lnTo>
                                <a:pt x="1758" y="435"/>
                              </a:lnTo>
                              <a:lnTo>
                                <a:pt x="1746" y="411"/>
                              </a:lnTo>
                              <a:lnTo>
                                <a:pt x="1737" y="405"/>
                              </a:lnTo>
                              <a:lnTo>
                                <a:pt x="1731" y="399"/>
                              </a:lnTo>
                              <a:lnTo>
                                <a:pt x="1712" y="393"/>
                              </a:lnTo>
                              <a:lnTo>
                                <a:pt x="1694" y="393"/>
                              </a:lnTo>
                              <a:lnTo>
                                <a:pt x="1694" y="396"/>
                              </a:lnTo>
                              <a:lnTo>
                                <a:pt x="1691" y="396"/>
                              </a:lnTo>
                              <a:lnTo>
                                <a:pt x="1691" y="562"/>
                              </a:lnTo>
                              <a:lnTo>
                                <a:pt x="1694" y="562"/>
                              </a:lnTo>
                              <a:lnTo>
                                <a:pt x="1694" y="565"/>
                              </a:lnTo>
                              <a:lnTo>
                                <a:pt x="1697" y="568"/>
                              </a:lnTo>
                              <a:lnTo>
                                <a:pt x="1715" y="568"/>
                              </a:lnTo>
                              <a:lnTo>
                                <a:pt x="1715" y="580"/>
                              </a:lnTo>
                              <a:lnTo>
                                <a:pt x="1637" y="580"/>
                              </a:lnTo>
                              <a:lnTo>
                                <a:pt x="1637" y="568"/>
                              </a:lnTo>
                              <a:lnTo>
                                <a:pt x="1655" y="568"/>
                              </a:lnTo>
                              <a:lnTo>
                                <a:pt x="1658" y="565"/>
                              </a:lnTo>
                              <a:lnTo>
                                <a:pt x="1661" y="565"/>
                              </a:lnTo>
                              <a:lnTo>
                                <a:pt x="1661" y="562"/>
                              </a:lnTo>
                              <a:lnTo>
                                <a:pt x="1664" y="559"/>
                              </a:lnTo>
                              <a:lnTo>
                                <a:pt x="1664" y="396"/>
                              </a:lnTo>
                              <a:lnTo>
                                <a:pt x="1661" y="396"/>
                              </a:lnTo>
                              <a:lnTo>
                                <a:pt x="1658" y="393"/>
                              </a:lnTo>
                              <a:lnTo>
                                <a:pt x="1652" y="393"/>
                              </a:lnTo>
                              <a:lnTo>
                                <a:pt x="1628" y="399"/>
                              </a:lnTo>
                              <a:lnTo>
                                <a:pt x="1610" y="411"/>
                              </a:lnTo>
                              <a:lnTo>
                                <a:pt x="1604" y="417"/>
                              </a:lnTo>
                              <a:lnTo>
                                <a:pt x="1601" y="426"/>
                              </a:lnTo>
                              <a:lnTo>
                                <a:pt x="1595" y="435"/>
                              </a:lnTo>
                              <a:lnTo>
                                <a:pt x="1583" y="432"/>
                              </a:lnTo>
                              <a:lnTo>
                                <a:pt x="1604" y="372"/>
                              </a:lnTo>
                              <a:close/>
                              <a:moveTo>
                                <a:pt x="1782" y="381"/>
                              </a:moveTo>
                              <a:lnTo>
                                <a:pt x="1944" y="381"/>
                              </a:lnTo>
                              <a:lnTo>
                                <a:pt x="1962" y="432"/>
                              </a:lnTo>
                              <a:lnTo>
                                <a:pt x="1950" y="438"/>
                              </a:lnTo>
                              <a:lnTo>
                                <a:pt x="1944" y="426"/>
                              </a:lnTo>
                              <a:lnTo>
                                <a:pt x="1941" y="417"/>
                              </a:lnTo>
                              <a:lnTo>
                                <a:pt x="1932" y="408"/>
                              </a:lnTo>
                              <a:lnTo>
                                <a:pt x="1920" y="402"/>
                              </a:lnTo>
                              <a:lnTo>
                                <a:pt x="1917" y="399"/>
                              </a:lnTo>
                              <a:lnTo>
                                <a:pt x="1911" y="399"/>
                              </a:lnTo>
                              <a:lnTo>
                                <a:pt x="1905" y="396"/>
                              </a:lnTo>
                              <a:lnTo>
                                <a:pt x="1833" y="396"/>
                              </a:lnTo>
                              <a:lnTo>
                                <a:pt x="1833" y="468"/>
                              </a:lnTo>
                              <a:lnTo>
                                <a:pt x="1875" y="468"/>
                              </a:lnTo>
                              <a:lnTo>
                                <a:pt x="1878" y="465"/>
                              </a:lnTo>
                              <a:lnTo>
                                <a:pt x="1884" y="462"/>
                              </a:lnTo>
                              <a:lnTo>
                                <a:pt x="1887" y="459"/>
                              </a:lnTo>
                              <a:lnTo>
                                <a:pt x="1887" y="453"/>
                              </a:lnTo>
                              <a:lnTo>
                                <a:pt x="1890" y="450"/>
                              </a:lnTo>
                              <a:lnTo>
                                <a:pt x="1890" y="432"/>
                              </a:lnTo>
                              <a:lnTo>
                                <a:pt x="1902" y="432"/>
                              </a:lnTo>
                              <a:lnTo>
                                <a:pt x="1902" y="520"/>
                              </a:lnTo>
                              <a:lnTo>
                                <a:pt x="1890" y="520"/>
                              </a:lnTo>
                              <a:lnTo>
                                <a:pt x="1890" y="502"/>
                              </a:lnTo>
                              <a:lnTo>
                                <a:pt x="1884" y="496"/>
                              </a:lnTo>
                              <a:lnTo>
                                <a:pt x="1881" y="490"/>
                              </a:lnTo>
                              <a:lnTo>
                                <a:pt x="1881" y="487"/>
                              </a:lnTo>
                              <a:lnTo>
                                <a:pt x="1878" y="487"/>
                              </a:lnTo>
                              <a:lnTo>
                                <a:pt x="1875" y="484"/>
                              </a:lnTo>
                              <a:lnTo>
                                <a:pt x="1833" y="484"/>
                              </a:lnTo>
                              <a:lnTo>
                                <a:pt x="1833" y="559"/>
                              </a:lnTo>
                              <a:lnTo>
                                <a:pt x="1839" y="565"/>
                              </a:lnTo>
                              <a:lnTo>
                                <a:pt x="1890" y="565"/>
                              </a:lnTo>
                              <a:lnTo>
                                <a:pt x="1902" y="562"/>
                              </a:lnTo>
                              <a:lnTo>
                                <a:pt x="1911" y="562"/>
                              </a:lnTo>
                              <a:lnTo>
                                <a:pt x="1917" y="559"/>
                              </a:lnTo>
                              <a:lnTo>
                                <a:pt x="1926" y="556"/>
                              </a:lnTo>
                              <a:lnTo>
                                <a:pt x="1932" y="553"/>
                              </a:lnTo>
                              <a:lnTo>
                                <a:pt x="1950" y="535"/>
                              </a:lnTo>
                              <a:lnTo>
                                <a:pt x="1953" y="526"/>
                              </a:lnTo>
                              <a:lnTo>
                                <a:pt x="1959" y="514"/>
                              </a:lnTo>
                              <a:lnTo>
                                <a:pt x="1971" y="517"/>
                              </a:lnTo>
                              <a:lnTo>
                                <a:pt x="1950" y="580"/>
                              </a:lnTo>
                              <a:lnTo>
                                <a:pt x="1782" y="580"/>
                              </a:lnTo>
                              <a:lnTo>
                                <a:pt x="1782" y="568"/>
                              </a:lnTo>
                              <a:lnTo>
                                <a:pt x="1800" y="568"/>
                              </a:lnTo>
                              <a:lnTo>
                                <a:pt x="1803" y="565"/>
                              </a:lnTo>
                              <a:lnTo>
                                <a:pt x="1806" y="565"/>
                              </a:lnTo>
                              <a:lnTo>
                                <a:pt x="1806" y="399"/>
                              </a:lnTo>
                              <a:lnTo>
                                <a:pt x="1803" y="396"/>
                              </a:lnTo>
                              <a:lnTo>
                                <a:pt x="1803" y="393"/>
                              </a:lnTo>
                              <a:lnTo>
                                <a:pt x="1782" y="393"/>
                              </a:lnTo>
                              <a:lnTo>
                                <a:pt x="1782" y="381"/>
                              </a:lnTo>
                              <a:close/>
                              <a:moveTo>
                                <a:pt x="1992" y="381"/>
                              </a:moveTo>
                              <a:lnTo>
                                <a:pt x="2121" y="381"/>
                              </a:lnTo>
                              <a:lnTo>
                                <a:pt x="2148" y="390"/>
                              </a:lnTo>
                              <a:lnTo>
                                <a:pt x="2154" y="393"/>
                              </a:lnTo>
                              <a:lnTo>
                                <a:pt x="2157" y="399"/>
                              </a:lnTo>
                              <a:lnTo>
                                <a:pt x="2169" y="411"/>
                              </a:lnTo>
                              <a:lnTo>
                                <a:pt x="2172" y="420"/>
                              </a:lnTo>
                              <a:lnTo>
                                <a:pt x="2172" y="441"/>
                              </a:lnTo>
                              <a:lnTo>
                                <a:pt x="2169" y="450"/>
                              </a:lnTo>
                              <a:lnTo>
                                <a:pt x="2163" y="459"/>
                              </a:lnTo>
                              <a:lnTo>
                                <a:pt x="2157" y="465"/>
                              </a:lnTo>
                              <a:lnTo>
                                <a:pt x="2139" y="477"/>
                              </a:lnTo>
                              <a:lnTo>
                                <a:pt x="2133" y="481"/>
                              </a:lnTo>
                              <a:lnTo>
                                <a:pt x="2124" y="481"/>
                              </a:lnTo>
                              <a:lnTo>
                                <a:pt x="2112" y="484"/>
                              </a:lnTo>
                              <a:lnTo>
                                <a:pt x="2100" y="484"/>
                              </a:lnTo>
                              <a:lnTo>
                                <a:pt x="2154" y="550"/>
                              </a:lnTo>
                              <a:lnTo>
                                <a:pt x="2157" y="556"/>
                              </a:lnTo>
                              <a:lnTo>
                                <a:pt x="2163" y="559"/>
                              </a:lnTo>
                              <a:lnTo>
                                <a:pt x="2166" y="562"/>
                              </a:lnTo>
                              <a:lnTo>
                                <a:pt x="2172" y="565"/>
                              </a:lnTo>
                              <a:lnTo>
                                <a:pt x="2175" y="568"/>
                              </a:lnTo>
                              <a:lnTo>
                                <a:pt x="2187" y="568"/>
                              </a:lnTo>
                              <a:lnTo>
                                <a:pt x="2187" y="580"/>
                              </a:lnTo>
                              <a:lnTo>
                                <a:pt x="2142" y="580"/>
                              </a:lnTo>
                              <a:lnTo>
                                <a:pt x="2070" y="484"/>
                              </a:lnTo>
                              <a:lnTo>
                                <a:pt x="2046" y="484"/>
                              </a:lnTo>
                              <a:lnTo>
                                <a:pt x="2046" y="562"/>
                              </a:lnTo>
                              <a:lnTo>
                                <a:pt x="2052" y="568"/>
                              </a:lnTo>
                              <a:lnTo>
                                <a:pt x="2070" y="568"/>
                              </a:lnTo>
                              <a:lnTo>
                                <a:pt x="2070" y="580"/>
                              </a:lnTo>
                              <a:lnTo>
                                <a:pt x="1992" y="580"/>
                              </a:lnTo>
                              <a:lnTo>
                                <a:pt x="1992" y="568"/>
                              </a:lnTo>
                              <a:lnTo>
                                <a:pt x="2010" y="568"/>
                              </a:lnTo>
                              <a:lnTo>
                                <a:pt x="2013" y="565"/>
                              </a:lnTo>
                              <a:lnTo>
                                <a:pt x="2016" y="565"/>
                              </a:lnTo>
                              <a:lnTo>
                                <a:pt x="2016" y="562"/>
                              </a:lnTo>
                              <a:lnTo>
                                <a:pt x="2019" y="556"/>
                              </a:lnTo>
                              <a:lnTo>
                                <a:pt x="2019" y="405"/>
                              </a:lnTo>
                              <a:lnTo>
                                <a:pt x="2016" y="402"/>
                              </a:lnTo>
                              <a:lnTo>
                                <a:pt x="2016" y="396"/>
                              </a:lnTo>
                              <a:lnTo>
                                <a:pt x="2013" y="396"/>
                              </a:lnTo>
                              <a:lnTo>
                                <a:pt x="2010" y="393"/>
                              </a:lnTo>
                              <a:lnTo>
                                <a:pt x="1992" y="393"/>
                              </a:lnTo>
                              <a:lnTo>
                                <a:pt x="1992" y="381"/>
                              </a:lnTo>
                              <a:close/>
                              <a:moveTo>
                                <a:pt x="2046" y="396"/>
                              </a:moveTo>
                              <a:lnTo>
                                <a:pt x="2046" y="471"/>
                              </a:lnTo>
                              <a:lnTo>
                                <a:pt x="2109" y="471"/>
                              </a:lnTo>
                              <a:lnTo>
                                <a:pt x="2115" y="468"/>
                              </a:lnTo>
                              <a:lnTo>
                                <a:pt x="2124" y="465"/>
                              </a:lnTo>
                              <a:lnTo>
                                <a:pt x="2130" y="462"/>
                              </a:lnTo>
                              <a:lnTo>
                                <a:pt x="2139" y="444"/>
                              </a:lnTo>
                              <a:lnTo>
                                <a:pt x="2139" y="420"/>
                              </a:lnTo>
                              <a:lnTo>
                                <a:pt x="2136" y="411"/>
                              </a:lnTo>
                              <a:lnTo>
                                <a:pt x="2127" y="402"/>
                              </a:lnTo>
                              <a:lnTo>
                                <a:pt x="2115" y="396"/>
                              </a:lnTo>
                              <a:lnTo>
                                <a:pt x="2097" y="396"/>
                              </a:lnTo>
                              <a:lnTo>
                                <a:pt x="2046" y="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9" name="Freeform 269"/>
                      <wps:cNvSpPr>
                        <a:spLocks noEditPoints="1"/>
                      </wps:cNvSpPr>
                      <wps:spPr bwMode="auto">
                        <a:xfrm>
                          <a:off x="2971800" y="579120"/>
                          <a:ext cx="334010" cy="130175"/>
                        </a:xfrm>
                        <a:custGeom>
                          <a:avLst/>
                          <a:gdLst>
                            <a:gd name="T0" fmla="*/ 60 w 526"/>
                            <a:gd name="T1" fmla="*/ 3 h 205"/>
                            <a:gd name="T2" fmla="*/ 150 w 526"/>
                            <a:gd name="T3" fmla="*/ 24 h 205"/>
                            <a:gd name="T4" fmla="*/ 144 w 526"/>
                            <a:gd name="T5" fmla="*/ 15 h 205"/>
                            <a:gd name="T6" fmla="*/ 126 w 526"/>
                            <a:gd name="T7" fmla="*/ 3 h 205"/>
                            <a:gd name="T8" fmla="*/ 192 w 526"/>
                            <a:gd name="T9" fmla="*/ 15 h 205"/>
                            <a:gd name="T10" fmla="*/ 171 w 526"/>
                            <a:gd name="T11" fmla="*/ 21 h 205"/>
                            <a:gd name="T12" fmla="*/ 168 w 526"/>
                            <a:gd name="T13" fmla="*/ 27 h 205"/>
                            <a:gd name="T14" fmla="*/ 150 w 526"/>
                            <a:gd name="T15" fmla="*/ 202 h 205"/>
                            <a:gd name="T16" fmla="*/ 42 w 526"/>
                            <a:gd name="T17" fmla="*/ 181 h 205"/>
                            <a:gd name="T18" fmla="*/ 54 w 526"/>
                            <a:gd name="T19" fmla="*/ 190 h 205"/>
                            <a:gd name="T20" fmla="*/ 66 w 526"/>
                            <a:gd name="T21" fmla="*/ 202 h 205"/>
                            <a:gd name="T22" fmla="*/ 0 w 526"/>
                            <a:gd name="T23" fmla="*/ 190 h 205"/>
                            <a:gd name="T24" fmla="*/ 24 w 526"/>
                            <a:gd name="T25" fmla="*/ 181 h 205"/>
                            <a:gd name="T26" fmla="*/ 21 w 526"/>
                            <a:gd name="T27" fmla="*/ 21 h 205"/>
                            <a:gd name="T28" fmla="*/ 0 w 526"/>
                            <a:gd name="T29" fmla="*/ 15 h 205"/>
                            <a:gd name="T30" fmla="*/ 216 w 526"/>
                            <a:gd name="T31" fmla="*/ 3 h 205"/>
                            <a:gd name="T32" fmla="*/ 292 w 526"/>
                            <a:gd name="T33" fmla="*/ 15 h 205"/>
                            <a:gd name="T34" fmla="*/ 270 w 526"/>
                            <a:gd name="T35" fmla="*/ 21 h 205"/>
                            <a:gd name="T36" fmla="*/ 267 w 526"/>
                            <a:gd name="T37" fmla="*/ 181 h 205"/>
                            <a:gd name="T38" fmla="*/ 270 w 526"/>
                            <a:gd name="T39" fmla="*/ 187 h 205"/>
                            <a:gd name="T40" fmla="*/ 273 w 526"/>
                            <a:gd name="T41" fmla="*/ 190 h 205"/>
                            <a:gd name="T42" fmla="*/ 292 w 526"/>
                            <a:gd name="T43" fmla="*/ 202 h 205"/>
                            <a:gd name="T44" fmla="*/ 216 w 526"/>
                            <a:gd name="T45" fmla="*/ 190 h 205"/>
                            <a:gd name="T46" fmla="*/ 240 w 526"/>
                            <a:gd name="T47" fmla="*/ 181 h 205"/>
                            <a:gd name="T48" fmla="*/ 237 w 526"/>
                            <a:gd name="T49" fmla="*/ 21 h 205"/>
                            <a:gd name="T50" fmla="*/ 234 w 526"/>
                            <a:gd name="T51" fmla="*/ 18 h 205"/>
                            <a:gd name="T52" fmla="*/ 216 w 526"/>
                            <a:gd name="T53" fmla="*/ 15 h 205"/>
                            <a:gd name="T54" fmla="*/ 475 w 526"/>
                            <a:gd name="T55" fmla="*/ 3 h 205"/>
                            <a:gd name="T56" fmla="*/ 502 w 526"/>
                            <a:gd name="T57" fmla="*/ 63 h 205"/>
                            <a:gd name="T58" fmla="*/ 481 w 526"/>
                            <a:gd name="T59" fmla="*/ 54 h 205"/>
                            <a:gd name="T60" fmla="*/ 466 w 526"/>
                            <a:gd name="T61" fmla="*/ 33 h 205"/>
                            <a:gd name="T62" fmla="*/ 451 w 526"/>
                            <a:gd name="T63" fmla="*/ 21 h 205"/>
                            <a:gd name="T64" fmla="*/ 421 w 526"/>
                            <a:gd name="T65" fmla="*/ 15 h 205"/>
                            <a:gd name="T66" fmla="*/ 385 w 526"/>
                            <a:gd name="T67" fmla="*/ 24 h 205"/>
                            <a:gd name="T68" fmla="*/ 355 w 526"/>
                            <a:gd name="T69" fmla="*/ 66 h 205"/>
                            <a:gd name="T70" fmla="*/ 349 w 526"/>
                            <a:gd name="T71" fmla="*/ 112 h 205"/>
                            <a:gd name="T72" fmla="*/ 361 w 526"/>
                            <a:gd name="T73" fmla="*/ 145 h 205"/>
                            <a:gd name="T74" fmla="*/ 373 w 526"/>
                            <a:gd name="T75" fmla="*/ 166 h 205"/>
                            <a:gd name="T76" fmla="*/ 388 w 526"/>
                            <a:gd name="T77" fmla="*/ 178 h 205"/>
                            <a:gd name="T78" fmla="*/ 424 w 526"/>
                            <a:gd name="T79" fmla="*/ 190 h 205"/>
                            <a:gd name="T80" fmla="*/ 469 w 526"/>
                            <a:gd name="T81" fmla="*/ 175 h 205"/>
                            <a:gd name="T82" fmla="*/ 475 w 526"/>
                            <a:gd name="T83" fmla="*/ 160 h 205"/>
                            <a:gd name="T84" fmla="*/ 478 w 526"/>
                            <a:gd name="T85" fmla="*/ 130 h 205"/>
                            <a:gd name="T86" fmla="*/ 475 w 526"/>
                            <a:gd name="T87" fmla="*/ 121 h 205"/>
                            <a:gd name="T88" fmla="*/ 466 w 526"/>
                            <a:gd name="T89" fmla="*/ 115 h 205"/>
                            <a:gd name="T90" fmla="*/ 454 w 526"/>
                            <a:gd name="T91" fmla="*/ 112 h 205"/>
                            <a:gd name="T92" fmla="*/ 445 w 526"/>
                            <a:gd name="T93" fmla="*/ 99 h 205"/>
                            <a:gd name="T94" fmla="*/ 526 w 526"/>
                            <a:gd name="T95" fmla="*/ 112 h 205"/>
                            <a:gd name="T96" fmla="*/ 511 w 526"/>
                            <a:gd name="T97" fmla="*/ 115 h 205"/>
                            <a:gd name="T98" fmla="*/ 505 w 526"/>
                            <a:gd name="T99" fmla="*/ 118 h 205"/>
                            <a:gd name="T100" fmla="*/ 502 w 526"/>
                            <a:gd name="T101" fmla="*/ 130 h 205"/>
                            <a:gd name="T102" fmla="*/ 490 w 526"/>
                            <a:gd name="T103" fmla="*/ 202 h 205"/>
                            <a:gd name="T104" fmla="*/ 472 w 526"/>
                            <a:gd name="T105" fmla="*/ 190 h 205"/>
                            <a:gd name="T106" fmla="*/ 457 w 526"/>
                            <a:gd name="T107" fmla="*/ 199 h 205"/>
                            <a:gd name="T108" fmla="*/ 430 w 526"/>
                            <a:gd name="T109" fmla="*/ 205 h 205"/>
                            <a:gd name="T110" fmla="*/ 379 w 526"/>
                            <a:gd name="T111" fmla="*/ 199 h 205"/>
                            <a:gd name="T112" fmla="*/ 325 w 526"/>
                            <a:gd name="T113" fmla="*/ 145 h 205"/>
                            <a:gd name="T114" fmla="*/ 325 w 526"/>
                            <a:gd name="T115" fmla="*/ 60 h 205"/>
                            <a:gd name="T116" fmla="*/ 379 w 526"/>
                            <a:gd name="T117" fmla="*/ 6 h 205"/>
                            <a:gd name="T118" fmla="*/ 436 w 526"/>
                            <a:gd name="T119" fmla="*/ 0 h 205"/>
                            <a:gd name="T120" fmla="*/ 463 w 526"/>
                            <a:gd name="T121" fmla="*/ 12 h 205"/>
                            <a:gd name="T122" fmla="*/ 475 w 526"/>
                            <a:gd name="T123" fmla="*/ 3 h 2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26" h="205">
                              <a:moveTo>
                                <a:pt x="0" y="3"/>
                              </a:moveTo>
                              <a:lnTo>
                                <a:pt x="60" y="3"/>
                              </a:lnTo>
                              <a:lnTo>
                                <a:pt x="150" y="151"/>
                              </a:lnTo>
                              <a:lnTo>
                                <a:pt x="150" y="24"/>
                              </a:lnTo>
                              <a:lnTo>
                                <a:pt x="147" y="21"/>
                              </a:lnTo>
                              <a:lnTo>
                                <a:pt x="144" y="15"/>
                              </a:lnTo>
                              <a:lnTo>
                                <a:pt x="126" y="15"/>
                              </a:lnTo>
                              <a:lnTo>
                                <a:pt x="126" y="3"/>
                              </a:lnTo>
                              <a:lnTo>
                                <a:pt x="192" y="3"/>
                              </a:lnTo>
                              <a:lnTo>
                                <a:pt x="192" y="15"/>
                              </a:lnTo>
                              <a:lnTo>
                                <a:pt x="177" y="15"/>
                              </a:lnTo>
                              <a:lnTo>
                                <a:pt x="171" y="21"/>
                              </a:lnTo>
                              <a:lnTo>
                                <a:pt x="171" y="24"/>
                              </a:lnTo>
                              <a:lnTo>
                                <a:pt x="168" y="27"/>
                              </a:lnTo>
                              <a:lnTo>
                                <a:pt x="168" y="202"/>
                              </a:lnTo>
                              <a:lnTo>
                                <a:pt x="150" y="202"/>
                              </a:lnTo>
                              <a:lnTo>
                                <a:pt x="42" y="21"/>
                              </a:lnTo>
                              <a:lnTo>
                                <a:pt x="42" y="181"/>
                              </a:lnTo>
                              <a:lnTo>
                                <a:pt x="48" y="187"/>
                              </a:lnTo>
                              <a:lnTo>
                                <a:pt x="54" y="190"/>
                              </a:lnTo>
                              <a:lnTo>
                                <a:pt x="66" y="190"/>
                              </a:lnTo>
                              <a:lnTo>
                                <a:pt x="66" y="202"/>
                              </a:lnTo>
                              <a:lnTo>
                                <a:pt x="0" y="202"/>
                              </a:lnTo>
                              <a:lnTo>
                                <a:pt x="0" y="190"/>
                              </a:lnTo>
                              <a:lnTo>
                                <a:pt x="15" y="190"/>
                              </a:lnTo>
                              <a:lnTo>
                                <a:pt x="24" y="181"/>
                              </a:lnTo>
                              <a:lnTo>
                                <a:pt x="24" y="24"/>
                              </a:lnTo>
                              <a:lnTo>
                                <a:pt x="21" y="21"/>
                              </a:lnTo>
                              <a:lnTo>
                                <a:pt x="18" y="15"/>
                              </a:lnTo>
                              <a:lnTo>
                                <a:pt x="0" y="15"/>
                              </a:lnTo>
                              <a:lnTo>
                                <a:pt x="0" y="3"/>
                              </a:lnTo>
                              <a:close/>
                              <a:moveTo>
                                <a:pt x="216" y="3"/>
                              </a:moveTo>
                              <a:lnTo>
                                <a:pt x="292" y="3"/>
                              </a:lnTo>
                              <a:lnTo>
                                <a:pt x="292" y="15"/>
                              </a:lnTo>
                              <a:lnTo>
                                <a:pt x="273" y="15"/>
                              </a:lnTo>
                              <a:lnTo>
                                <a:pt x="270" y="21"/>
                              </a:lnTo>
                              <a:lnTo>
                                <a:pt x="267" y="24"/>
                              </a:lnTo>
                              <a:lnTo>
                                <a:pt x="267" y="181"/>
                              </a:lnTo>
                              <a:lnTo>
                                <a:pt x="270" y="184"/>
                              </a:lnTo>
                              <a:lnTo>
                                <a:pt x="270" y="187"/>
                              </a:lnTo>
                              <a:lnTo>
                                <a:pt x="273" y="187"/>
                              </a:lnTo>
                              <a:lnTo>
                                <a:pt x="273" y="190"/>
                              </a:lnTo>
                              <a:lnTo>
                                <a:pt x="292" y="190"/>
                              </a:lnTo>
                              <a:lnTo>
                                <a:pt x="292" y="202"/>
                              </a:lnTo>
                              <a:lnTo>
                                <a:pt x="216" y="202"/>
                              </a:lnTo>
                              <a:lnTo>
                                <a:pt x="216" y="190"/>
                              </a:lnTo>
                              <a:lnTo>
                                <a:pt x="231" y="190"/>
                              </a:lnTo>
                              <a:lnTo>
                                <a:pt x="240" y="181"/>
                              </a:lnTo>
                              <a:lnTo>
                                <a:pt x="240" y="24"/>
                              </a:lnTo>
                              <a:lnTo>
                                <a:pt x="237" y="21"/>
                              </a:lnTo>
                              <a:lnTo>
                                <a:pt x="237" y="18"/>
                              </a:lnTo>
                              <a:lnTo>
                                <a:pt x="234" y="18"/>
                              </a:lnTo>
                              <a:lnTo>
                                <a:pt x="234" y="15"/>
                              </a:lnTo>
                              <a:lnTo>
                                <a:pt x="216" y="15"/>
                              </a:lnTo>
                              <a:lnTo>
                                <a:pt x="216" y="3"/>
                              </a:lnTo>
                              <a:close/>
                              <a:moveTo>
                                <a:pt x="475" y="3"/>
                              </a:moveTo>
                              <a:lnTo>
                                <a:pt x="484" y="3"/>
                              </a:lnTo>
                              <a:lnTo>
                                <a:pt x="502" y="63"/>
                              </a:lnTo>
                              <a:lnTo>
                                <a:pt x="487" y="69"/>
                              </a:lnTo>
                              <a:lnTo>
                                <a:pt x="481" y="54"/>
                              </a:lnTo>
                              <a:lnTo>
                                <a:pt x="472" y="45"/>
                              </a:lnTo>
                              <a:lnTo>
                                <a:pt x="466" y="33"/>
                              </a:lnTo>
                              <a:lnTo>
                                <a:pt x="457" y="27"/>
                              </a:lnTo>
                              <a:lnTo>
                                <a:pt x="451" y="21"/>
                              </a:lnTo>
                              <a:lnTo>
                                <a:pt x="433" y="15"/>
                              </a:lnTo>
                              <a:lnTo>
                                <a:pt x="421" y="15"/>
                              </a:lnTo>
                              <a:lnTo>
                                <a:pt x="400" y="18"/>
                              </a:lnTo>
                              <a:lnTo>
                                <a:pt x="385" y="24"/>
                              </a:lnTo>
                              <a:lnTo>
                                <a:pt x="370" y="39"/>
                              </a:lnTo>
                              <a:lnTo>
                                <a:pt x="355" y="66"/>
                              </a:lnTo>
                              <a:lnTo>
                                <a:pt x="349" y="99"/>
                              </a:lnTo>
                              <a:lnTo>
                                <a:pt x="349" y="112"/>
                              </a:lnTo>
                              <a:lnTo>
                                <a:pt x="355" y="136"/>
                              </a:lnTo>
                              <a:lnTo>
                                <a:pt x="361" y="145"/>
                              </a:lnTo>
                              <a:lnTo>
                                <a:pt x="367" y="157"/>
                              </a:lnTo>
                              <a:lnTo>
                                <a:pt x="373" y="166"/>
                              </a:lnTo>
                              <a:lnTo>
                                <a:pt x="379" y="172"/>
                              </a:lnTo>
                              <a:lnTo>
                                <a:pt x="388" y="178"/>
                              </a:lnTo>
                              <a:lnTo>
                                <a:pt x="412" y="190"/>
                              </a:lnTo>
                              <a:lnTo>
                                <a:pt x="424" y="190"/>
                              </a:lnTo>
                              <a:lnTo>
                                <a:pt x="460" y="181"/>
                              </a:lnTo>
                              <a:lnTo>
                                <a:pt x="469" y="175"/>
                              </a:lnTo>
                              <a:lnTo>
                                <a:pt x="475" y="163"/>
                              </a:lnTo>
                              <a:lnTo>
                                <a:pt x="475" y="160"/>
                              </a:lnTo>
                              <a:lnTo>
                                <a:pt x="478" y="154"/>
                              </a:lnTo>
                              <a:lnTo>
                                <a:pt x="478" y="130"/>
                              </a:lnTo>
                              <a:lnTo>
                                <a:pt x="475" y="124"/>
                              </a:lnTo>
                              <a:lnTo>
                                <a:pt x="475" y="121"/>
                              </a:lnTo>
                              <a:lnTo>
                                <a:pt x="472" y="118"/>
                              </a:lnTo>
                              <a:lnTo>
                                <a:pt x="466" y="115"/>
                              </a:lnTo>
                              <a:lnTo>
                                <a:pt x="460" y="115"/>
                              </a:lnTo>
                              <a:lnTo>
                                <a:pt x="454" y="112"/>
                              </a:lnTo>
                              <a:lnTo>
                                <a:pt x="445" y="112"/>
                              </a:lnTo>
                              <a:lnTo>
                                <a:pt x="445" y="99"/>
                              </a:lnTo>
                              <a:lnTo>
                                <a:pt x="526" y="99"/>
                              </a:lnTo>
                              <a:lnTo>
                                <a:pt x="526" y="112"/>
                              </a:lnTo>
                              <a:lnTo>
                                <a:pt x="514" y="112"/>
                              </a:lnTo>
                              <a:lnTo>
                                <a:pt x="511" y="115"/>
                              </a:lnTo>
                              <a:lnTo>
                                <a:pt x="508" y="115"/>
                              </a:lnTo>
                              <a:lnTo>
                                <a:pt x="505" y="118"/>
                              </a:lnTo>
                              <a:lnTo>
                                <a:pt x="505" y="124"/>
                              </a:lnTo>
                              <a:lnTo>
                                <a:pt x="502" y="130"/>
                              </a:lnTo>
                              <a:lnTo>
                                <a:pt x="502" y="202"/>
                              </a:lnTo>
                              <a:lnTo>
                                <a:pt x="490" y="202"/>
                              </a:lnTo>
                              <a:lnTo>
                                <a:pt x="481" y="184"/>
                              </a:lnTo>
                              <a:lnTo>
                                <a:pt x="472" y="190"/>
                              </a:lnTo>
                              <a:lnTo>
                                <a:pt x="466" y="196"/>
                              </a:lnTo>
                              <a:lnTo>
                                <a:pt x="457" y="199"/>
                              </a:lnTo>
                              <a:lnTo>
                                <a:pt x="442" y="202"/>
                              </a:lnTo>
                              <a:lnTo>
                                <a:pt x="430" y="205"/>
                              </a:lnTo>
                              <a:lnTo>
                                <a:pt x="415" y="205"/>
                              </a:lnTo>
                              <a:lnTo>
                                <a:pt x="379" y="199"/>
                              </a:lnTo>
                              <a:lnTo>
                                <a:pt x="346" y="175"/>
                              </a:lnTo>
                              <a:lnTo>
                                <a:pt x="325" y="145"/>
                              </a:lnTo>
                              <a:lnTo>
                                <a:pt x="319" y="103"/>
                              </a:lnTo>
                              <a:lnTo>
                                <a:pt x="325" y="60"/>
                              </a:lnTo>
                              <a:lnTo>
                                <a:pt x="349" y="27"/>
                              </a:lnTo>
                              <a:lnTo>
                                <a:pt x="379" y="6"/>
                              </a:lnTo>
                              <a:lnTo>
                                <a:pt x="418" y="0"/>
                              </a:lnTo>
                              <a:lnTo>
                                <a:pt x="436" y="0"/>
                              </a:lnTo>
                              <a:lnTo>
                                <a:pt x="454" y="6"/>
                              </a:lnTo>
                              <a:lnTo>
                                <a:pt x="463" y="12"/>
                              </a:lnTo>
                              <a:lnTo>
                                <a:pt x="469" y="15"/>
                              </a:lnTo>
                              <a:lnTo>
                                <a:pt x="475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0807DD71" id="Područje crtanja 277" o:spid="_x0000_s1026" editas="canvas" style="width:495.65pt;height:70.05pt;mso-position-horizontal-relative:char;mso-position-vertical-relative:line" coordsize="62947,8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2947;height:8896;visibility:visible;mso-wrap-style:square">
                <v:fill o:detectmouseclick="t"/>
                <v:path o:connecttype="none"/>
              </v:shape>
              <v:group id="Group 204" o:spid="_x0000_s1028" style="position:absolute;width:62947;height:8896" coordsize="9913,1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rect id="Rectangle 4" o:spid="_x0000_s1029" style="position:absolute;width:9913;height:1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" filled="f" strokeweight="0"/>
                <v:shape id="Freeform 5" o:spid="_x0000_s1030" style="position:absolute;left:808;top:531;width:562;height:580;visibility:visible;mso-wrap-style:square;v-text-anchor:top" coordsize="56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fillcolor="#b2b2b2" strokecolor="#b2b2b2" strokeweight="0">
                  <v:path arrowok="t" o:connecttype="custom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angles="0,0,0,0,0,0,0,0,0,0,0,0,0,0,0,0,0,0,0,0,0,0,0,0,0,0,0,0,0,0,0,0,0,0,0,0,0,0,0,0,0,0,0,0,0,0,0,0,0,0,0,0,0,0,0,0,0,0,0,0,0"/>
                </v:shape>
                <v:shape id="Freeform 6" o:spid="_x0000_s1031" style="position:absolute;left:928;top:679;width:105;height:281;visibility:visible;mso-wrap-style:square;v-text-anchor:top" coordsize="10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" path="m96,281l75,275,51,272,24,269,,269,,106,3,25,3,6,6,3,6,r,15l9,22r6,9l105,278r-6,l96,281xe" strokecolor="white" strokeweight="0">
                  <v:path arrowok="t" o:connecttype="custom" o:connectlocs="96,281;75,275;51,272;24,269;0,269;0,106;3,25;3,6;6,3;6,0;6,15;9,22;15,31;105,278;99,278;96,281" o:connectangles="0,0,0,0,0,0,0,0,0,0,0,0,0,0,0,0"/>
                </v:shape>
                <v:shape id="Freeform 7" o:spid="_x0000_s1032" style="position:absolute;left:1250;top:682;width:99;height:278;visibility:visible;mso-wrap-style:square;v-text-anchor:top" coordsize="99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" path="m93,278l63,269r-33,l,266,,133,3,,6,r,12l12,25r6,3l33,76r12,36l54,142r9,27l72,194r12,33l99,269r,9l93,278xe" strokecolor="white" strokeweight="0">
                  <v:path arrowok="t" o:connecttype="custom" o:connectlocs="93,278;63,269;30,269;0,266;0,133;3,0;6,0;6,12;12,25;18,28;33,76;45,112;54,142;63,169;72,194;84,227;99,269;99,278;93,278" o:connectangles="0,0,0,0,0,0,0,0,0,0,0,0,0,0,0,0,0,0,0"/>
                </v:shape>
                <v:shape id="Freeform 8" o:spid="_x0000_s1033" style="position:absolute;left:823;top:679;width:105;height:278;visibility:visible;mso-wrap-style:square;v-text-anchor:top" coordsize="105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" path="m3,278l,275,42,154,87,34r9,-9l96,18r3,-6l99,6r3,-3l102,r,31l105,34r,235l3,278xe" strokecolor="white" strokeweight="0">
                  <v:path arrowok="t" o:connecttype="custom" o:connectlocs="3,278;0,275;42,154;87,34;96,25;96,18;99,12;99,6;102,3;102,0;102,31;105,34;105,269;3,278" o:connectangles="0,0,0,0,0,0,0,0,0,0,0,0,0,0"/>
                </v:shape>
                <v:shape id="Freeform 9" o:spid="_x0000_s1034" style="position:absolute;left:1151;top:682;width:96;height:275;visibility:visible;mso-wrap-style:square;v-text-anchor:top" coordsize="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" path="m,275r,-6l84,28r6,-6l93,15,93,r3,l96,266,,275xe" strokecolor="white" strokeweight="0">
                  <v:path arrowok="t" o:connecttype="custom" o:connectlocs="0,275;0,269;84,28;90,22;93,15;93,0;96,0;96,266;0,275" o:connectangles="0,0,0,0,0,0,0,0,0"/>
                </v:shape>
                <v:rect id="Rectangle 10" o:spid="_x0000_s1035" style="position:absolute;left: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" fillcolor="black" strokeweight="0"/>
                <v:rect id="Rectangle 11" o:spid="_x0000_s1036" style="position:absolute;left:8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" fillcolor="#020202" strokecolor="#020202" strokeweight="0"/>
                <v:rect id="Rectangle 12" o:spid="_x0000_s1037" style="position:absolute;left:15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" fillcolor="#040404" strokecolor="#040404" strokeweight="0"/>
                <v:rect id="Rectangle 13" o:spid="_x0000_s1038" style="position:absolute;left:23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" fillcolor="#060606" strokecolor="#060606" strokeweight="0"/>
                <v:rect id="Rectangle 14" o:spid="_x0000_s1039" style="position:absolute;left:309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" fillcolor="#080808" strokecolor="#080808" strokeweight="0"/>
                <v:rect id="Rectangle 15" o:spid="_x0000_s1040" style="position:absolute;left:38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" fillcolor="#0a0a0a" strokecolor="#0a0a0a" strokeweight="0"/>
                <v:rect id="Rectangle 16" o:spid="_x0000_s1041" style="position:absolute;left:46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" fillcolor="#0c0c0c" strokecolor="#0c0c0c" strokeweight="0"/>
                <v:rect id="Rectangle 17" o:spid="_x0000_s1042" style="position:absolute;left:54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" fillcolor="#0e0e0e" strokecolor="#0e0e0e" strokeweight="0"/>
                <v:rect id="Rectangle 18" o:spid="_x0000_s1043" style="position:absolute;left:61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" fillcolor="#101010" strokecolor="#101010" strokeweight="0"/>
                <v:rect id="Rectangle 19" o:spid="_x0000_s1044" style="position:absolute;left:69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" fillcolor="#121212" strokecolor="#121212" strokeweight="0"/>
                <v:rect id="Rectangle 20" o:spid="_x0000_s1045" style="position:absolute;left:76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" fillcolor="#141414" strokecolor="#141414" strokeweight="0"/>
                <v:rect id="Rectangle 21" o:spid="_x0000_s1046" style="position:absolute;left:84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" fillcolor="#161616" strokecolor="#161616" strokeweight="0"/>
                <v:rect id="Rectangle 22" o:spid="_x0000_s1047" style="position:absolute;left:92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" fillcolor="#181818" strokecolor="#181818" strokeweight="0"/>
                <v:rect id="Rectangle 23" o:spid="_x0000_s1048" style="position:absolute;left:100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" fillcolor="#1a1a1a" strokecolor="#1a1a1a" strokeweight="0"/>
                <v:rect id="Rectangle 24" o:spid="_x0000_s1049" style="position:absolute;left:1078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" fillcolor="#1c1c1c" strokecolor="#1c1c1c" strokeweight="0"/>
                <v:rect id="Rectangle 25" o:spid="_x0000_s1050" style="position:absolute;left:115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" fillcolor="#1e1e1e" strokecolor="#1e1e1e" strokeweight="0"/>
                <v:rect id="Rectangle 26" o:spid="_x0000_s1051" style="position:absolute;left:123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" fillcolor="#202020" strokecolor="#202020" strokeweight="0"/>
                <v:rect id="Rectangle 27" o:spid="_x0000_s1052" style="position:absolute;left:130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" fillcolor="#222" strokecolor="#222" strokeweight="0"/>
                <v:rect id="Rectangle 28" o:spid="_x0000_s1053" style="position:absolute;left:138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" fillcolor="#242424" strokecolor="#242424" strokeweight="0"/>
                <v:rect id="Rectangle 29" o:spid="_x0000_s1054" style="position:absolute;left:146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" fillcolor="#262626" strokecolor="#262626" strokeweight="0"/>
                <v:rect id="Rectangle 30" o:spid="_x0000_s1055" style="position:absolute;left:153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" fillcolor="#282828" strokecolor="#282828" strokeweight="0"/>
                <v:rect id="Rectangle 31" o:spid="_x0000_s1056" style="position:absolute;left:161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" fillcolor="#2a2a2a" strokecolor="#2a2a2a" strokeweight="0"/>
                <v:rect id="Rectangle 32" o:spid="_x0000_s1057" style="position:absolute;left:169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" fillcolor="#2c2c2c" strokecolor="#2c2c2c" strokeweight="0"/>
                <v:rect id="Rectangle 33" o:spid="_x0000_s1058" style="position:absolute;left:176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" fillcolor="#2e2e2e" strokecolor="#2e2e2e" strokeweight="0"/>
                <v:rect id="Rectangle 34" o:spid="_x0000_s1059" style="position:absolute;left:1844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" fillcolor="#303030" strokecolor="#303030" strokeweight="0"/>
                <v:rect id="Rectangle 35" o:spid="_x0000_s1060" style="position:absolute;left:192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" fillcolor="#323232" strokecolor="#323232" strokeweight="0"/>
                <v:rect id="Rectangle 36" o:spid="_x0000_s1061" style="position:absolute;left:199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" fillcolor="#343434" strokecolor="#343434" strokeweight="0"/>
                <v:rect id="Rectangle 37" o:spid="_x0000_s1062" style="position:absolute;left:207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" fillcolor="#363636" strokecolor="#363636" strokeweight="0"/>
                <v:rect id="Rectangle 38" o:spid="_x0000_s1063" style="position:absolute;left:215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" fillcolor="#383838" strokecolor="#383838" strokeweight="0"/>
                <v:rect id="Rectangle 39" o:spid="_x0000_s1064" style="position:absolute;left:222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" fillcolor="#3a3a3a" strokecolor="#3a3a3a" strokeweight="0"/>
                <v:rect id="Rectangle 40" o:spid="_x0000_s1065" style="position:absolute;left:230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" fillcolor="#3c3c3c" strokecolor="#3c3c3c" strokeweight="0"/>
                <v:rect id="Rectangle 41" o:spid="_x0000_s1066" style="position:absolute;left:238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" fillcolor="#3e3e3e" strokecolor="#3e3e3e" strokeweight="0"/>
                <v:rect id="Rectangle 42" o:spid="_x0000_s1067" style="position:absolute;left:245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" fillcolor="#404040" strokecolor="#404040" strokeweight="0"/>
                <v:rect id="Rectangle 43" o:spid="_x0000_s1068" style="position:absolute;left:253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" fillcolor="#424242" strokecolor="#424242" strokeweight="0"/>
                <v:rect id="Rectangle 44" o:spid="_x0000_s1069" style="position:absolute;left:2610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" fillcolor="#444" strokecolor="#444" strokeweight="0"/>
                <v:rect id="Rectangle 45" o:spid="_x0000_s1070" style="position:absolute;left:268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" fillcolor="#464646" strokecolor="#464646" strokeweight="0"/>
                <v:rect id="Rectangle 46" o:spid="_x0000_s1071" style="position:absolute;left:276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" fillcolor="#484848" strokecolor="#484848" strokeweight="0"/>
                <v:rect id="Rectangle 47" o:spid="_x0000_s1072" style="position:absolute;left:284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" fillcolor="#4a4a4a" strokecolor="#4a4a4a" strokeweight="0"/>
                <v:rect id="Rectangle 48" o:spid="_x0000_s1073" style="position:absolute;left:291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" fillcolor="#4c4c4c" strokecolor="#4c4c4c" strokeweight="0"/>
                <v:rect id="Rectangle 49" o:spid="_x0000_s1074" style="position:absolute;left:299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" fillcolor="#4e4e4e" strokecolor="#4e4e4e" strokeweight="0"/>
                <v:rect id="Rectangle 50" o:spid="_x0000_s1075" style="position:absolute;left:307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" fillcolor="#505050" strokecolor="#505050" strokeweight="0"/>
                <v:rect id="Rectangle 51" o:spid="_x0000_s1076" style="position:absolute;left:314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" fillcolor="#525252" strokecolor="#525252" strokeweight="0"/>
                <v:rect id="Rectangle 52" o:spid="_x0000_s1077" style="position:absolute;left:322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" fillcolor="#545454" strokecolor="#545454" strokeweight="0"/>
                <v:rect id="Rectangle 53" o:spid="_x0000_s1078" style="position:absolute;left:330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" fillcolor="#565656" strokecolor="#565656" strokeweight="0"/>
                <v:rect id="Rectangle 54" o:spid="_x0000_s1079" style="position:absolute;left:3379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" fillcolor="#585858" strokecolor="#585858" strokeweight="0"/>
                <v:rect id="Rectangle 55" o:spid="_x0000_s1080" style="position:absolute;left:345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" fillcolor="#5a5a5a" strokecolor="#5a5a5a" strokeweight="0"/>
                <v:rect id="Rectangle 56" o:spid="_x0000_s1081" style="position:absolute;left:353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" fillcolor="#5c5c5c" strokecolor="#5c5c5c" strokeweight="0"/>
                <v:rect id="Rectangle 57" o:spid="_x0000_s1082" style="position:absolute;left:360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" fillcolor="#5e5e5e" strokecolor="#5e5e5e" strokeweight="0"/>
                <v:rect id="Rectangle 58" o:spid="_x0000_s1083" style="position:absolute;left:368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" fillcolor="#606060" strokecolor="#606060" strokeweight="0"/>
                <v:rect id="Rectangle 59" o:spid="_x0000_s1084" style="position:absolute;left:376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" fillcolor="#626262" strokecolor="#626262" strokeweight="0"/>
                <v:rect id="Rectangle 60" o:spid="_x0000_s1085" style="position:absolute;left:383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" fillcolor="#646464" strokecolor="#646464" strokeweight="0"/>
                <v:rect id="Rectangle 61" o:spid="_x0000_s1086" style="position:absolute;left:391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" fillcolor="#666" strokecolor="#666" strokeweight="0"/>
                <v:rect id="Rectangle 62" o:spid="_x0000_s1087" style="position:absolute;left:399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" fillcolor="#686868" strokecolor="#686868" strokeweight="0"/>
                <v:rect id="Rectangle 63" o:spid="_x0000_s1088" style="position:absolute;left:407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" fillcolor="#6a6a6a" strokecolor="#6a6a6a" strokeweight="0"/>
                <v:rect id="Rectangle 64" o:spid="_x0000_s1089" style="position:absolute;left:4145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" fillcolor="#6c6c6c" strokecolor="#6c6c6c" strokeweight="0"/>
                <v:rect id="Rectangle 65" o:spid="_x0000_s1090" style="position:absolute;left:422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" fillcolor="#6e6e6e" strokecolor="#6e6e6e" strokeweight="0"/>
                <v:rect id="Rectangle 66" o:spid="_x0000_s1091" style="position:absolute;left:429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" fillcolor="#707070" strokecolor="#707070" strokeweight="0"/>
                <v:rect id="Rectangle 67" o:spid="_x0000_s1092" style="position:absolute;left:437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" fillcolor="#727272" strokecolor="#727272" strokeweight="0"/>
                <v:rect id="Rectangle 68" o:spid="_x0000_s1093" style="position:absolute;left:445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" fillcolor="#747474" strokecolor="#747474" strokeweight="0"/>
                <v:rect id="Rectangle 69" o:spid="_x0000_s1094" style="position:absolute;left:453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" fillcolor="#767676" strokecolor="#767676" strokeweight="0"/>
                <v:rect id="Rectangle 70" o:spid="_x0000_s1095" style="position:absolute;left:460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" fillcolor="#787878" strokecolor="#787878" strokeweight="0"/>
                <v:rect id="Rectangle 71" o:spid="_x0000_s1096" style="position:absolute;left:468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" fillcolor="#7a7a7a" strokecolor="#7a7a7a" strokeweight="0"/>
                <v:rect id="Rectangle 72" o:spid="_x0000_s1097" style="position:absolute;left:475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" fillcolor="#7c7c7c" strokecolor="#7c7c7c" strokeweight="0"/>
                <v:rect id="Rectangle 73" o:spid="_x0000_s1098" style="position:absolute;left:483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" fillcolor="#7e7e7e" strokecolor="#7e7e7e" strokeweight="0"/>
                <v:rect id="Rectangle 74" o:spid="_x0000_s1099" style="position:absolute;left:4911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" fillcolor="#7f7f7f" strokecolor="#7f7f7f" strokeweight="0"/>
                <v:rect id="Rectangle 75" o:spid="_x0000_s1100" style="position:absolute;left:499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" fillcolor="#818181" strokecolor="#818181" strokeweight="0"/>
                <v:rect id="Rectangle 76" o:spid="_x0000_s1101" style="position:absolute;left:506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" fillcolor="#838383" strokecolor="#838383" strokeweight="0"/>
                <v:rect id="Rectangle 77" o:spid="_x0000_s1102" style="position:absolute;left:514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" fillcolor="#858585" strokecolor="#858585" strokeweight="0"/>
                <v:rect id="Rectangle 78" o:spid="_x0000_s1103" style="position:absolute;left:522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" fillcolor="#878787" strokecolor="#878787" strokeweight="0"/>
                <v:rect id="Rectangle 79" o:spid="_x0000_s1104" style="position:absolute;left:529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" fillcolor="#898989" strokecolor="#898989" strokeweight="0"/>
                <v:rect id="Rectangle 80" o:spid="_x0000_s1105" style="position:absolute;left:537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" fillcolor="#8b8b8b" strokecolor="#8b8b8b" strokeweight="0"/>
                <v:rect id="Rectangle 81" o:spid="_x0000_s1106" style="position:absolute;left:544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" fillcolor="#8d8d8d" strokecolor="#8d8d8d" strokeweight="0"/>
                <v:rect id="Rectangle 82" o:spid="_x0000_s1107" style="position:absolute;left:552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" fillcolor="#8f8f8f" strokecolor="#8f8f8f" strokeweight="0"/>
                <v:rect id="Rectangle 83" o:spid="_x0000_s1108" style="position:absolute;left:560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" fillcolor="#919191" strokecolor="#919191" strokeweight="0"/>
                <v:rect id="Rectangle 84" o:spid="_x0000_s1109" style="position:absolute;left:5680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" fillcolor="#939393" strokecolor="#939393" strokeweight="0"/>
                <v:rect id="Rectangle 85" o:spid="_x0000_s1110" style="position:absolute;left:575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" fillcolor="#959595" strokecolor="#959595" strokeweight="0"/>
                <v:rect id="Rectangle 86" o:spid="_x0000_s1111" style="position:absolute;left:583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" fillcolor="#979797" strokecolor="#979797" strokeweight="0"/>
                <v:rect id="Rectangle 87" o:spid="_x0000_s1112" style="position:absolute;left:591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" fillcolor="#999" strokecolor="#999" strokeweight="0"/>
                <v:rect id="Rectangle 88" o:spid="_x0000_s1113" style="position:absolute;left:598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" fillcolor="#9b9b9b" strokecolor="#9b9b9b" strokeweight="0"/>
                <v:rect id="Rectangle 89" o:spid="_x0000_s1114" style="position:absolute;left:606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" fillcolor="#9d9d9d" strokecolor="#9d9d9d" strokeweight="0"/>
                <v:rect id="Rectangle 90" o:spid="_x0000_s1115" style="position:absolute;left:614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" fillcolor="#9f9f9f" strokecolor="#9f9f9f" strokeweight="0"/>
                <v:rect id="Rectangle 91" o:spid="_x0000_s1116" style="position:absolute;left:621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" fillcolor="#a1a1a1" strokecolor="#a1a1a1" strokeweight="0"/>
                <v:rect id="Rectangle 92" o:spid="_x0000_s1117" style="position:absolute;left:629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" fillcolor="#a3a3a3" strokecolor="#a3a3a3" strokeweight="0"/>
                <v:rect id="Rectangle 93" o:spid="_x0000_s1118" style="position:absolute;left:637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" fillcolor="#a5a5a5" strokecolor="#a5a5a5" strokeweight="0"/>
                <v:rect id="Rectangle 94" o:spid="_x0000_s1119" style="position:absolute;left:6446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" fillcolor="#a7a7a7" strokecolor="#a7a7a7" strokeweight="0"/>
                <v:rect id="Rectangle 95" o:spid="_x0000_s1120" style="position:absolute;left:652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" fillcolor="#a9a9a9" strokecolor="#a9a9a9" strokeweight="0"/>
                <v:rect id="Rectangle 96" o:spid="_x0000_s1121" style="position:absolute;left:660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" fillcolor="#ababab" strokecolor="#ababab" strokeweight="0"/>
                <v:rect id="Rectangle 97" o:spid="_x0000_s1122" style="position:absolute;left:667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" fillcolor="#adadad" strokecolor="#adadad" strokeweight="0"/>
                <v:rect id="Rectangle 98" o:spid="_x0000_s1123" style="position:absolute;left:675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" fillcolor="#afafaf" strokecolor="#afafaf" strokeweight="0"/>
                <v:rect id="Rectangle 99" o:spid="_x0000_s1124" style="position:absolute;left:683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" fillcolor="#b1b1b1" strokecolor="#b1b1b1" strokeweight="0"/>
                <v:rect id="Rectangle 100" o:spid="_x0000_s1125" style="position:absolute;left:690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" fillcolor="#b3b3b3" strokecolor="#b3b3b3" strokeweight="0"/>
                <v:rect id="Rectangle 101" o:spid="_x0000_s1126" style="position:absolute;left:698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" fillcolor="#b5b5b5" strokecolor="#b5b5b5" strokeweight="0"/>
                <v:rect id="Rectangle 102" o:spid="_x0000_s1127" style="position:absolute;left:706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" fillcolor="#b7b7b7" strokecolor="#b7b7b7" strokeweight="0"/>
                <v:rect id="Rectangle 103" o:spid="_x0000_s1128" style="position:absolute;left:713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" fillcolor="#b9b9b9" strokecolor="#b9b9b9" strokeweight="0"/>
                <v:rect id="Rectangle 104" o:spid="_x0000_s1129" style="position:absolute;left:7215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" fillcolor="#bbb" strokecolor="#bbb" strokeweight="0"/>
                <v:rect id="Rectangle 105" o:spid="_x0000_s1130" style="position:absolute;left:729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" fillcolor="#bdbdbd" strokecolor="#bdbdbd" strokeweight="0"/>
                <v:rect id="Rectangle 106" o:spid="_x0000_s1131" style="position:absolute;left:736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" fillcolor="#bfbfbf" strokecolor="#bfbfbf" strokeweight="0"/>
                <v:rect id="Rectangle 107" o:spid="_x0000_s1132" style="position:absolute;left:744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" fillcolor="#c1c1c1" strokecolor="#c1c1c1" strokeweight="0"/>
                <v:rect id="Rectangle 108" o:spid="_x0000_s1133" style="position:absolute;left:752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" fillcolor="#c3c3c3" strokecolor="#c3c3c3" strokeweight="0"/>
                <v:rect id="Rectangle 109" o:spid="_x0000_s1134" style="position:absolute;left:759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" fillcolor="#c5c5c5" strokecolor="#c5c5c5" strokeweight="0"/>
                <v:rect id="Rectangle 110" o:spid="_x0000_s1135" style="position:absolute;left:767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" fillcolor="#c7c7c7" strokecolor="#c7c7c7" strokeweight="0"/>
                <v:rect id="Rectangle 111" o:spid="_x0000_s1136" style="position:absolute;left:775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" fillcolor="#c9c9c9" strokecolor="#c9c9c9" strokeweight="0"/>
                <v:rect id="Rectangle 112" o:spid="_x0000_s1137" style="position:absolute;left:782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" fillcolor="#cbcbcb" strokecolor="#cbcbcb" strokeweight="0"/>
                <v:rect id="Rectangle 113" o:spid="_x0000_s1138" style="position:absolute;left:790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" fillcolor="#cdcdcd" strokecolor="#cdcdcd" strokeweight="0"/>
                <v:rect id="Rectangle 114" o:spid="_x0000_s1139" style="position:absolute;left:7981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" fillcolor="#cfcfcf" strokecolor="#cfcfcf" strokeweight="0"/>
                <v:rect id="Rectangle 115" o:spid="_x0000_s1140" style="position:absolute;left:806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" fillcolor="#d1d1d1" strokecolor="#d1d1d1" strokeweight="0"/>
                <v:rect id="Rectangle 116" o:spid="_x0000_s1141" style="position:absolute;left:813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" fillcolor="#d3d3d3" strokecolor="#d3d3d3" strokeweight="0"/>
                <v:rect id="Rectangle 117" o:spid="_x0000_s1142" style="position:absolute;left:821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" fillcolor="#d5d5d5" strokecolor="#d5d5d5" strokeweight="0"/>
                <v:rect id="Rectangle 118" o:spid="_x0000_s1143" style="position:absolute;left:828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" fillcolor="#d7d7d7" strokecolor="#d7d7d7" strokeweight="0"/>
                <v:rect id="Rectangle 119" o:spid="_x0000_s1144" style="position:absolute;left:836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" fillcolor="#d9d9d9" strokecolor="#d9d9d9" strokeweight="0"/>
                <v:rect id="Rectangle 120" o:spid="_x0000_s1145" style="position:absolute;left:844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" fillcolor="#dbdbdb" strokecolor="#dbdbdb" strokeweight="0"/>
                <v:rect id="Rectangle 121" o:spid="_x0000_s1146" style="position:absolute;left:851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" fillcolor="#ddd" strokecolor="#ddd" strokeweight="0"/>
                <v:rect id="Rectangle 122" o:spid="_x0000_s1147" style="position:absolute;left:859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" fillcolor="#dfdfdf" strokecolor="#dfdfdf" strokeweight="0"/>
                <v:rect id="Rectangle 123" o:spid="_x0000_s1148" style="position:absolute;left:867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" fillcolor="#e1e1e1" strokecolor="#e1e1e1" strokeweight="0"/>
                <v:rect id="Rectangle 124" o:spid="_x0000_s1149" style="position:absolute;left:8747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" fillcolor="#e3e3e3" strokecolor="#e3e3e3" strokeweight="0"/>
                <v:rect id="Rectangle 125" o:spid="_x0000_s1150" style="position:absolute;left:882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" fillcolor="#e5e5e5" strokecolor="#e5e5e5" strokeweight="0"/>
                <v:rect id="Rectangle 126" o:spid="_x0000_s1151" style="position:absolute;left:890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" fillcolor="#e7e7e7" strokecolor="#e7e7e7" strokeweight="0"/>
                <v:rect id="Rectangle 127" o:spid="_x0000_s1152" style="position:absolute;left:897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" fillcolor="#e9e9e9" strokecolor="#e9e9e9" strokeweight="0"/>
                <v:rect id="Rectangle 128" o:spid="_x0000_s1153" style="position:absolute;left:905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" fillcolor="#ebebeb" strokecolor="#ebebeb" strokeweight="0"/>
                <v:rect id="Rectangle 129" o:spid="_x0000_s1154" style="position:absolute;left:913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" fillcolor="#ededed" strokecolor="#ededed" strokeweight="0"/>
                <v:rect id="Rectangle 130" o:spid="_x0000_s1155" style="position:absolute;left:921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" fillcolor="#efefef" strokecolor="#efefef" strokeweight="0"/>
                <v:rect id="Rectangle 131" o:spid="_x0000_s1156" style="position:absolute;left:928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" fillcolor="#f1f1f1" strokecolor="#f1f1f1" strokeweight="0"/>
                <v:rect id="Rectangle 132" o:spid="_x0000_s1157" style="position:absolute;left:936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" fillcolor="#f3f3f3" strokecolor="#f3f3f3" strokeweight="0"/>
                <v:rect id="Rectangle 133" o:spid="_x0000_s1158" style="position:absolute;left:943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" fillcolor="#f5f5f5" strokecolor="#f5f5f5" strokeweight="0"/>
                <v:rect id="Rectangle 134" o:spid="_x0000_s1159" style="position:absolute;left:9516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" fillcolor="#f7f7f7" strokecolor="#f7f7f7" strokeweight="0"/>
                <v:rect id="Rectangle 135" o:spid="_x0000_s1160" style="position:absolute;left:959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" fillcolor="#f9f9f9" strokecolor="#f9f9f9" strokeweight="0"/>
                <v:rect id="Rectangle 136" o:spid="_x0000_s1161" style="position:absolute;left:967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" fillcolor="#fbfbfb" strokecolor="#fbfbfb" strokeweight="0"/>
                <v:rect id="Rectangle 137" o:spid="_x0000_s1162" style="position:absolute;left:974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" fillcolor="#fdfdfd" strokecolor="#fdfdfd" strokeweight="0"/>
                <v:rect id="Rectangle 138" o:spid="_x0000_s1163" style="position:absolute;left: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" fillcolor="black" strokeweight="0"/>
                <v:rect id="Rectangle 139" o:spid="_x0000_s1164" style="position:absolute;left:8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" fillcolor="#020202" strokecolor="#020202" strokeweight="0"/>
                <v:rect id="Rectangle 140" o:spid="_x0000_s1165" style="position:absolute;left:15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" fillcolor="#040404" strokecolor="#040404" strokeweight="0"/>
                <v:rect id="Rectangle 141" o:spid="_x0000_s1166" style="position:absolute;left:23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" fillcolor="#060606" strokecolor="#060606" strokeweight="0"/>
                <v:rect id="Rectangle 142" o:spid="_x0000_s1167" style="position:absolute;left:309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" fillcolor="#080808" strokecolor="#080808" strokeweight="0"/>
                <v:rect id="Rectangle 143" o:spid="_x0000_s1168" style="position:absolute;left:388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" fillcolor="#0a0a0a" strokecolor="#0a0a0a" strokeweight="0"/>
                <v:rect id="Rectangle 144" o:spid="_x0000_s1169" style="position:absolute;left:46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" fillcolor="#0c0c0c" strokecolor="#0c0c0c" strokeweight="0"/>
                <v:rect id="Rectangle 145" o:spid="_x0000_s1170" style="position:absolute;left:54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" fillcolor="#0e0e0e" strokecolor="#0e0e0e" strokeweight="0"/>
                <v:rect id="Rectangle 146" o:spid="_x0000_s1171" style="position:absolute;left:61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" fillcolor="#101010" strokecolor="#101010" strokeweight="0"/>
                <v:rect id="Rectangle 147" o:spid="_x0000_s1172" style="position:absolute;left:69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" fillcolor="#121212" strokecolor="#121212" strokeweight="0"/>
                <v:rect id="Rectangle 148" o:spid="_x0000_s1173" style="position:absolute;left:769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" fillcolor="#141414" strokecolor="#141414" strokeweight="0"/>
                <v:rect id="Rectangle 149" o:spid="_x0000_s1174" style="position:absolute;left:847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" fillcolor="#161616" strokecolor="#161616" strokeweight="0"/>
                <v:rect id="Rectangle 150" o:spid="_x0000_s1175" style="position:absolute;left:92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" fillcolor="#181818" strokecolor="#181818" strokeweight="0"/>
                <v:rect id="Rectangle 151" o:spid="_x0000_s1176" style="position:absolute;left:100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" fillcolor="#1a1a1a" strokecolor="#1a1a1a" strokeweight="0"/>
                <v:rect id="Rectangle 152" o:spid="_x0000_s1177" style="position:absolute;left:1078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" fillcolor="#1c1c1c" strokecolor="#1c1c1c" strokeweight="0"/>
                <v:rect id="Rectangle 153" o:spid="_x0000_s1178" style="position:absolute;left:115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" fillcolor="#1e1e1e" strokecolor="#1e1e1e" strokeweight="0"/>
                <v:rect id="Rectangle 154" o:spid="_x0000_s1179" style="position:absolute;left:123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" fillcolor="#202020" strokecolor="#202020" strokeweight="0"/>
                <v:rect id="Rectangle 155" o:spid="_x0000_s1180" style="position:absolute;left:130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" fillcolor="#222" strokecolor="#222" strokeweight="0"/>
                <v:rect id="Rectangle 156" o:spid="_x0000_s1181" style="position:absolute;left:1385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" fillcolor="#242424" strokecolor="#242424" strokeweight="0"/>
                <v:rect id="Rectangle 157" o:spid="_x0000_s1182" style="position:absolute;left:146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" fillcolor="#262626" strokecolor="#262626" strokeweight="0"/>
                <v:rect id="Rectangle 158" o:spid="_x0000_s1183" style="position:absolute;left:1538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" fillcolor="#282828" strokecolor="#282828" strokeweight="0"/>
                <v:rect id="Rectangle 159" o:spid="_x0000_s1184" style="position:absolute;left:161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" fillcolor="#2a2a2a" strokecolor="#2a2a2a" strokeweight="0"/>
                <v:rect id="Rectangle 160" o:spid="_x0000_s1185" style="position:absolute;left:169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" fillcolor="#2c2c2c" strokecolor="#2c2c2c" strokeweight="0"/>
                <v:rect id="Rectangle 161" o:spid="_x0000_s1186" style="position:absolute;left:176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" fillcolor="#2e2e2e" strokecolor="#2e2e2e" strokeweight="0"/>
                <v:rect id="Rectangle 162" o:spid="_x0000_s1187" style="position:absolute;left:1844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" fillcolor="#303030" strokecolor="#303030" strokeweight="0"/>
                <v:rect id="Rectangle 163" o:spid="_x0000_s1188" style="position:absolute;left:192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" fillcolor="#323232" strokecolor="#323232" strokeweight="0"/>
                <v:rect id="Rectangle 164" o:spid="_x0000_s1189" style="position:absolute;left:199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" fillcolor="#343434" strokecolor="#343434" strokeweight="0"/>
                <v:rect id="Rectangle 165" o:spid="_x0000_s1190" style="position:absolute;left:207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" fillcolor="#363636" strokecolor="#363636" strokeweight="0"/>
                <v:rect id="Rectangle 166" o:spid="_x0000_s1191" style="position:absolute;left:215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" fillcolor="#383838" strokecolor="#383838" strokeweight="0"/>
                <v:rect id="Rectangle 167" o:spid="_x0000_s1192" style="position:absolute;left:222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" fillcolor="#3a3a3a" strokecolor="#3a3a3a" strokeweight="0"/>
                <v:rect id="Rectangle 168" o:spid="_x0000_s1193" style="position:absolute;left:230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" fillcolor="#3c3c3c" strokecolor="#3c3c3c" strokeweight="0"/>
                <v:rect id="Rectangle 169" o:spid="_x0000_s1194" style="position:absolute;left:238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" fillcolor="#3e3e3e" strokecolor="#3e3e3e" strokeweight="0"/>
                <v:rect id="Rectangle 170" o:spid="_x0000_s1195" style="position:absolute;left:245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" fillcolor="#404040" strokecolor="#404040" strokeweight="0"/>
                <v:rect id="Rectangle 171" o:spid="_x0000_s1196" style="position:absolute;left:2535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" fillcolor="#424242" strokecolor="#424242" strokeweight="0"/>
                <v:rect id="Rectangle 172" o:spid="_x0000_s1197" style="position:absolute;left:2610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" fillcolor="#444" strokecolor="#444" strokeweight="0"/>
                <v:rect id="Rectangle 173" o:spid="_x0000_s1198" style="position:absolute;left:268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" fillcolor="#464646" strokecolor="#464646" strokeweight="0"/>
                <v:rect id="Rectangle 174" o:spid="_x0000_s1199" style="position:absolute;left:276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" fillcolor="#484848" strokecolor="#484848" strokeweight="0"/>
                <v:rect id="Rectangle 175" o:spid="_x0000_s1200" style="position:absolute;left:284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" fillcolor="#4a4a4a" strokecolor="#4a4a4a" strokeweight="0"/>
                <v:rect id="Rectangle 176" o:spid="_x0000_s1201" style="position:absolute;left:291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" fillcolor="#4c4c4c" strokecolor="#4c4c4c" strokeweight="0"/>
                <v:rect id="Rectangle 177" o:spid="_x0000_s1202" style="position:absolute;left:299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" fillcolor="#4e4e4e" strokecolor="#4e4e4e" strokeweight="0"/>
                <v:rect id="Rectangle 178" o:spid="_x0000_s1203" style="position:absolute;left:307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" fillcolor="#505050" strokecolor="#505050" strokeweight="0"/>
                <v:rect id="Rectangle 179" o:spid="_x0000_s1204" style="position:absolute;left:314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" fillcolor="#525252" strokecolor="#525252" strokeweight="0"/>
                <v:rect id="Rectangle 180" o:spid="_x0000_s1205" style="position:absolute;left:322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" fillcolor="#545454" strokecolor="#545454" strokeweight="0"/>
                <v:rect id="Rectangle 181" o:spid="_x0000_s1206" style="position:absolute;left:330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" fillcolor="#565656" strokecolor="#565656" strokeweight="0"/>
                <v:rect id="Rectangle 182" o:spid="_x0000_s1207" style="position:absolute;left:3379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" fillcolor="#585858" strokecolor="#585858" strokeweight="0"/>
                <v:rect id="Rectangle 183" o:spid="_x0000_s1208" style="position:absolute;left:345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" fillcolor="#5a5a5a" strokecolor="#5a5a5a" strokeweight="0"/>
                <v:rect id="Rectangle 184" o:spid="_x0000_s1209" style="position:absolute;left:353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" fillcolor="#5c5c5c" strokecolor="#5c5c5c" strokeweight="0"/>
                <v:rect id="Rectangle 185" o:spid="_x0000_s1210" style="position:absolute;left:360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" fillcolor="#5e5e5e" strokecolor="#5e5e5e" strokeweight="0"/>
                <v:rect id="Rectangle 186" o:spid="_x0000_s1211" style="position:absolute;left:368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" fillcolor="#606060" strokecolor="#606060" strokeweight="0"/>
                <v:rect id="Rectangle 187" o:spid="_x0000_s1212" style="position:absolute;left:376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" fillcolor="#626262" strokecolor="#626262" strokeweight="0"/>
                <v:rect id="Rectangle 188" o:spid="_x0000_s1213" style="position:absolute;left:383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" fillcolor="#646464" strokecolor="#646464" strokeweight="0"/>
                <v:rect id="Rectangle 189" o:spid="_x0000_s1214" style="position:absolute;left:391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" fillcolor="#666" strokecolor="#666" strokeweight="0"/>
                <v:rect id="Rectangle 190" o:spid="_x0000_s1215" style="position:absolute;left:399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" fillcolor="#686868" strokecolor="#686868" strokeweight="0"/>
                <v:rect id="Rectangle 191" o:spid="_x0000_s1216" style="position:absolute;left:4070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" fillcolor="#6a6a6a" strokecolor="#6a6a6a" strokeweight="0"/>
                <v:rect id="Rectangle 192" o:spid="_x0000_s1217" style="position:absolute;left:4145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" fillcolor="#6c6c6c" strokecolor="#6c6c6c" strokeweight="0"/>
                <v:rect id="Rectangle 193" o:spid="_x0000_s1218" style="position:absolute;left:422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" fillcolor="#6e6e6e" strokecolor="#6e6e6e" strokeweight="0"/>
                <v:rect id="Rectangle 194" o:spid="_x0000_s1219" style="position:absolute;left:4299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" fillcolor="#707070" strokecolor="#707070" strokeweight="0"/>
                <v:rect id="Rectangle 195" o:spid="_x0000_s1220" style="position:absolute;left:4377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" fillcolor="#727272" strokecolor="#727272" strokeweight="0"/>
                <v:rect id="Rectangle 196" o:spid="_x0000_s1221" style="position:absolute;left:445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" fillcolor="#747474" strokecolor="#747474" strokeweight="0"/>
                <v:rect id="Rectangle 197" o:spid="_x0000_s1222" style="position:absolute;left:4530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" fillcolor="#767676" strokecolor="#767676" strokeweight="0"/>
                <v:rect id="Rectangle 198" o:spid="_x0000_s1223" style="position:absolute;left:460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" fillcolor="#787878" strokecolor="#787878" strokeweight="0"/>
                <v:rect id="Rectangle 199" o:spid="_x0000_s1224" style="position:absolute;left:468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" fillcolor="#7a7a7a" strokecolor="#7a7a7a" strokeweight="0"/>
                <v:rect id="Rectangle 200" o:spid="_x0000_s1225" style="position:absolute;left:475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" fillcolor="#7c7c7c" strokecolor="#7c7c7c" strokeweight="0"/>
                <v:rect id="Rectangle 201" o:spid="_x0000_s1226" style="position:absolute;left:483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" fillcolor="#7e7e7e" strokecolor="#7e7e7e" strokeweight="0"/>
                <v:rect id="Rectangle 202" o:spid="_x0000_s1227" style="position:absolute;left:4911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" fillcolor="#7f7f7f" strokecolor="#7f7f7f" strokeweight="0"/>
                <v:rect id="Rectangle 203" o:spid="_x0000_s1228" style="position:absolute;left:499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" fillcolor="#818181" strokecolor="#818181" strokeweight="0"/>
              </v:group>
              <v:rect id="Rectangle 205" o:spid="_x0000_s1229" style="position:absolute;left:32181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" fillcolor="#838383" strokecolor="#838383" strokeweight="0"/>
              <v:rect id="Rectangle 206" o:spid="_x0000_s1230" style="position:absolute;left:3265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" fillcolor="#858585" strokecolor="#858585" strokeweight="0"/>
              <v:rect id="Rectangle 207" o:spid="_x0000_s1231" style="position:absolute;left:3315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" fillcolor="#878787" strokecolor="#878787" strokeweight="0"/>
              <v:rect id="Rectangle 208" o:spid="_x0000_s1232" style="position:absolute;left:3362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" fillcolor="#898989" strokecolor="#898989" strokeweight="0"/>
              <v:rect id="Rectangle 209" o:spid="_x0000_s1233" style="position:absolute;left:34124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" fillcolor="#8b8b8b" strokecolor="#8b8b8b" strokeweight="0"/>
              <v:rect id="Rectangle 210" o:spid="_x0000_s1234" style="position:absolute;left:3460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" fillcolor="#8d8d8d" strokecolor="#8d8d8d" strokeweight="0"/>
              <v:rect id="Rectangle 211" o:spid="_x0000_s1235" style="position:absolute;left:35096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" fillcolor="#8f8f8f" strokecolor="#8f8f8f" strokeweight="0"/>
              <v:rect id="Rectangle 212" o:spid="_x0000_s1236" style="position:absolute;left:35572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" fillcolor="#919191" strokecolor="#919191" strokeweight="0"/>
              <v:rect id="Rectangle 213" o:spid="_x0000_s1237" style="position:absolute;left:36068;top:1130;width:48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" fillcolor="#939393" strokecolor="#939393" strokeweight="0"/>
              <v:rect id="Rectangle 214" o:spid="_x0000_s1238" style="position:absolute;left:3655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" fillcolor="#959595" strokecolor="#959595" strokeweight="0"/>
              <v:rect id="Rectangle 215" o:spid="_x0000_s1239" style="position:absolute;left:37045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" fillcolor="#979797" strokecolor="#979797" strokeweight="0"/>
              <v:rect id="Rectangle 216" o:spid="_x0000_s1240" style="position:absolute;left:37541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" fillcolor="#999" strokecolor="#999" strokeweight="0"/>
              <v:rect id="Rectangle 217" o:spid="_x0000_s1241" style="position:absolute;left:38017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" fillcolor="#9b9b9b" strokecolor="#9b9b9b" strokeweight="0"/>
              <v:rect id="Rectangle 218" o:spid="_x0000_s1242" style="position:absolute;left:38512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" fillcolor="#9d9d9d" strokecolor="#9d9d9d" strokeweight="0"/>
              <v:rect id="Rectangle 219" o:spid="_x0000_s1243" style="position:absolute;left:3898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" fillcolor="#9f9f9f" strokecolor="#9f9f9f" strokeweight="0"/>
              <v:rect id="Rectangle 220" o:spid="_x0000_s1244" style="position:absolute;left:3948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" fillcolor="#a1a1a1" strokecolor="#a1a1a1" strokeweight="0"/>
              <v:rect id="Rectangle 221" o:spid="_x0000_s1245" style="position:absolute;left:3996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" fillcolor="#a3a3a3" strokecolor="#a3a3a3" strokeweight="0"/>
              <v:rect id="Rectangle 222" o:spid="_x0000_s1246" style="position:absolute;left:40455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" fillcolor="#a5a5a5" strokecolor="#a5a5a5" strokeweight="0"/>
              <v:rect id="Rectangle 223" o:spid="_x0000_s1247" style="position:absolute;left:40932;top:1130;width:501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" fillcolor="#a7a7a7" strokecolor="#a7a7a7" strokeweight="0"/>
              <v:rect id="Rectangle 224" o:spid="_x0000_s1248" style="position:absolute;left:41433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" fillcolor="#a9a9a9" strokecolor="#a9a9a9" strokeweight="0"/>
              <v:rect id="Rectangle 225" o:spid="_x0000_s1249" style="position:absolute;left:4191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" fillcolor="#ababab" strokecolor="#ababab" strokeweight="0"/>
              <v:rect id="Rectangle 226" o:spid="_x0000_s1250" style="position:absolute;left:4240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" fillcolor="#adadad" strokecolor="#adadad" strokeweight="0"/>
              <v:rect id="Rectangle 227" o:spid="_x0000_s1251" style="position:absolute;left:4288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" fillcolor="#afafaf" strokecolor="#afafaf" strokeweight="0"/>
              <v:rect id="Rectangle 228" o:spid="_x0000_s1252" style="position:absolute;left:43376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" fillcolor="#b1b1b1" strokecolor="#b1b1b1" strokeweight="0"/>
              <v:rect id="Rectangle 229" o:spid="_x0000_s1253" style="position:absolute;left:43872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" fillcolor="#b3b3b3" strokecolor="#b3b3b3" strokeweight="0"/>
              <v:rect id="Rectangle 230" o:spid="_x0000_s1254" style="position:absolute;left:4434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" fillcolor="#b5b5b5" strokecolor="#b5b5b5" strokeweight="0"/>
              <v:rect id="Rectangle 231" o:spid="_x0000_s1255" style="position:absolute;left:4484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" fillcolor="#b7b7b7" strokecolor="#b7b7b7" strokeweight="0"/>
              <v:rect id="Rectangle 232" o:spid="_x0000_s1256" style="position:absolute;left:45319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" fillcolor="#b9b9b9" strokecolor="#b9b9b9" strokeweight="0"/>
              <v:rect id="Rectangle 233" o:spid="_x0000_s1257" style="position:absolute;left:45815;top:1130;width:48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" fillcolor="#bbb" strokecolor="#bbb" strokeweight="0"/>
              <v:rect id="Rectangle 234" o:spid="_x0000_s1258" style="position:absolute;left:46297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" fillcolor="#bdbdbd" strokecolor="#bdbdbd" strokeweight="0"/>
              <v:rect id="Rectangle 235" o:spid="_x0000_s1259" style="position:absolute;left:4679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" fillcolor="#bfbfbf" strokecolor="#bfbfbf" strokeweight="0"/>
              <v:rect id="Rectangle 236" o:spid="_x0000_s1260" style="position:absolute;left:4726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" fillcolor="#c1c1c1" strokecolor="#c1c1c1" strokeweight="0"/>
              <v:rect id="Rectangle 237" o:spid="_x0000_s1261" style="position:absolute;left:4776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" fillcolor="#c3c3c3" strokecolor="#c3c3c3" strokeweight="0"/>
              <v:rect id="Rectangle 238" o:spid="_x0000_s1262" style="position:absolute;left:48240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" fillcolor="#c5c5c5" strokecolor="#c5c5c5" strokeweight="0"/>
              <v:rect id="Rectangle 239" o:spid="_x0000_s1263" style="position:absolute;left:48736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" fillcolor="#c7c7c7" strokecolor="#c7c7c7" strokeweight="0"/>
              <v:rect id="Rectangle 240" o:spid="_x0000_s1264" style="position:absolute;left:49212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" fillcolor="#c9c9c9" strokecolor="#c9c9c9" strokeweight="0"/>
              <v:rect id="Rectangle 241" o:spid="_x0000_s1265" style="position:absolute;left:49707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" fillcolor="#cbcbcb" strokecolor="#cbcbcb" strokeweight="0"/>
              <v:rect id="Rectangle 242" o:spid="_x0000_s1266" style="position:absolute;left:5020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" fillcolor="#cdcdcd" strokecolor="#cdcdcd" strokeweight="0"/>
              <v:rect id="Rectangle 243" o:spid="_x0000_s1267" style="position:absolute;left:50679;top:1130;width:50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" fillcolor="#cfcfcf" strokecolor="#cfcfcf" strokeweight="0"/>
              <v:rect id="Rectangle 244" o:spid="_x0000_s1268" style="position:absolute;left:51181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" fillcolor="#d1d1d1" strokecolor="#d1d1d1" strokeweight="0"/>
              <v:rect id="Rectangle 245" o:spid="_x0000_s1269" style="position:absolute;left:51657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" fillcolor="#d3d3d3" strokecolor="#d3d3d3" strokeweight="0"/>
              <v:rect id="Rectangle 246" o:spid="_x0000_s1270" style="position:absolute;left:52152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" fillcolor="#d5d5d5" strokecolor="#d5d5d5" strokeweight="0"/>
              <v:rect id="Rectangle 247" o:spid="_x0000_s1271" style="position:absolute;left:52628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" fillcolor="#d7d7d7" strokecolor="#d7d7d7" strokeweight="0"/>
              <v:rect id="Rectangle 248" o:spid="_x0000_s1272" style="position:absolute;left:5312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" fillcolor="#d9d9d9" strokecolor="#d9d9d9" strokeweight="0"/>
              <v:rect id="Rectangle 249" o:spid="_x0000_s1273" style="position:absolute;left:5360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" fillcolor="#dbdbdb" strokecolor="#dbdbdb" strokeweight="0"/>
              <v:rect id="Rectangle 250" o:spid="_x0000_s1274" style="position:absolute;left:5409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" fillcolor="#ddd" strokecolor="#ddd" strokeweight="0"/>
              <v:rect id="Rectangle 251" o:spid="_x0000_s1275" style="position:absolute;left:54571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" fillcolor="#dfdfdf" strokecolor="#dfdfdf" strokeweight="0"/>
              <v:rect id="Rectangle 252" o:spid="_x0000_s1276" style="position:absolute;left:55067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" fillcolor="#e1e1e1" strokecolor="#e1e1e1" strokeweight="0"/>
              <v:rect id="Rectangle 253" o:spid="_x0000_s1277" style="position:absolute;left:55543;top:1130;width:50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" fillcolor="#e3e3e3" strokecolor="#e3e3e3" strokeweight="0"/>
              <v:rect id="Rectangle 254" o:spid="_x0000_s1278" style="position:absolute;left:56045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" fillcolor="#e5e5e5" strokecolor="#e5e5e5" strokeweight="0"/>
              <v:rect id="Rectangle 255" o:spid="_x0000_s1279" style="position:absolute;left:56540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" fillcolor="#e7e7e7" strokecolor="#e7e7e7" strokeweight="0"/>
              <v:rect id="Rectangle 256" o:spid="_x0000_s1280" style="position:absolute;left:57016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" fillcolor="#e9e9e9" strokecolor="#e9e9e9" strokeweight="0"/>
              <v:rect id="Rectangle 257" o:spid="_x0000_s1281" style="position:absolute;left:57511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" fillcolor="#ebebeb" strokecolor="#ebebeb" strokeweight="0"/>
              <v:rect id="Rectangle 258" o:spid="_x0000_s1282" style="position:absolute;left:5798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" fillcolor="#ededed" strokecolor="#ededed" strokeweight="0"/>
              <v:rect id="Rectangle 259" o:spid="_x0000_s1283" style="position:absolute;left:5848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" fillcolor="#efefef" strokecolor="#efefef" strokeweight="0"/>
              <v:rect id="Rectangle 260" o:spid="_x0000_s1284" style="position:absolute;left:58959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" fillcolor="#f1f1f1" strokecolor="#f1f1f1" strokeweight="0"/>
              <v:rect id="Rectangle 261" o:spid="_x0000_s1285" style="position:absolute;left:5945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" fillcolor="#f3f3f3" strokecolor="#f3f3f3" strokeweight="0"/>
              <v:rect id="Rectangle 262" o:spid="_x0000_s1286" style="position:absolute;left:5993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" fillcolor="#f5f5f5" strokecolor="#f5f5f5" strokeweight="0"/>
              <v:rect id="Rectangle 263" o:spid="_x0000_s1287" style="position:absolute;left:60426;top:1130;width:483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" fillcolor="#f7f7f7" strokecolor="#f7f7f7" strokeweight="0"/>
              <v:rect id="Rectangle 264" o:spid="_x0000_s1288" style="position:absolute;left:6090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" fillcolor="#f9f9f9" strokecolor="#f9f9f9" strokeweight="0"/>
              <v:rect id="Rectangle 265" o:spid="_x0000_s1289" style="position:absolute;left:6140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" fillcolor="#fbfbfb" strokecolor="#fbfbfb" strokeweight="0"/>
              <v:rect id="Rectangle 266" o:spid="_x0000_s1290" style="position:absolute;left:61880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" fillcolor="#fdfdfd" strokecolor="#fdfdfd" strokeweight="0"/>
              <v:rect id="Rectangle 267" o:spid="_x0000_s1291" style="position:absolute;left:19;top:8743;width:62833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" fillcolor="#7f7f7f" strokecolor="#7f7f7f" strokeweight="0"/>
              <v:shape id="Freeform 268" o:spid="_x0000_s1292" style="position:absolute;left:15735;top:3390;width:19228;height:3702;visibility:visible;mso-wrap-style:square;v-text-anchor:top" coordsize="3028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fillcolor="black" strokeweight="0">
                <v:path arrowok="t" o:connecttype="custom" o:connectlocs="3810,119380;20955,111760;64770,38735;147320,149860;255905,111760;320675,42545;400685,50165;507365,40640;415925,123190;480695,142240;616585,42545;570230,147955;547370,40640;728980,40640;683260,46355;892810,46355;801370,44450;970915,149860;1087120,59690;1026160,138430;1031875,159385;1052830,21590;1209675,40640;1249680,157480;1135380,149860;1287780,50165;1255395,38735;1459230,147955;1491615,130810;1392555,42545;1604645,97790;1524000,149860;1612265,80645;1762760,59690;1722755,101600;1671320,149860;1909445,55880;1825625,147955;1873250,44450;252095,249555;215900,251460;385445,251460;341630,356870;320675,253365;522605,345440;444500,353060;669925,255270;713740,311150;671830,368300;883285,360680;767080,368300;995680,236220;934720,360680;1102995,241935;1039495,368300;1131570,241935;1200150,285750;1223010,353060;1346835,241935;1375410,356870;1282065,353060;1343025,251460" o:connectangles="0,0,0,0,0,0,0,0,0,0,0,0,0,0,0,0,0,0,0,0,0,0,0,0,0,0,0,0,0,0,0,0,0,0,0,0,0,0,0,0,0,0,0,0,0,0,0,0,0,0,0,0,0,0,0,0,0,0,0,0,0,0"/>
                <o:lock v:ext="edit" verticies="t"/>
              </v:shape>
              <v:shape id="Freeform 269" o:spid="_x0000_s1293" style="position:absolute;left:29718;top:5791;width:3340;height:1301;visibility:visible;mso-wrap-style:square;v-text-anchor:top" coordsize="526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fillcolor="black" strokeweight="0">
                <v:path arrowok="t" o:connecttype="custom" o:connectlocs="38100,1905;95250,15240;91440,9525;80010,1905;121920,9525;108585,13335;106680,17145;95250,128270;26670,114935;34290,120650;41910,128270;0,120650;15240,114935;13335,13335;0,9525;137160,1905;185420,9525;171450,13335;169545,114935;171450,118745;173355,120650;185420,128270;137160,120650;152400,114935;150495,13335;148590,11430;137160,9525;301625,1905;318770,40005;305435,34290;295910,20955;286385,13335;267335,9525;244475,15240;225425,41910;221615,71120;229235,92075;236855,105410;246380,113030;269240,120650;297815,111125;301625,101600;303530,82550;301625,76835;295910,73025;288290,71120;282575,62865;334010,71120;324485,73025;320675,74930;318770,82550;311150,128270;299720,120650;290195,126365;273050,130175;240665,126365;206375,92075;206375,38100;240665,3810;276860,0;294005,7620;301625,1905" o:connectangles="0,0,0,0,0,0,0,0,0,0,0,0,0,0,0,0,0,0,0,0,0,0,0,0,0,0,0,0,0,0,0,0,0,0,0,0,0,0,0,0,0,0,0,0,0,0,0,0,0,0,0,0,0,0,0,0,0,0,0,0,0,0"/>
                <o:lock v:ext="edit" verticies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71EB8"/>
    <w:multiLevelType w:val="hybridMultilevel"/>
    <w:tmpl w:val="FA3EE446"/>
    <w:lvl w:ilvl="0" w:tplc="DAB014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F36803"/>
    <w:multiLevelType w:val="hybridMultilevel"/>
    <w:tmpl w:val="919206CC"/>
    <w:lvl w:ilvl="0" w:tplc="50B232E2">
      <w:start w:val="1344"/>
      <w:numFmt w:val="bullet"/>
      <w:lvlText w:val=""/>
      <w:lvlJc w:val="left"/>
      <w:pPr>
        <w:ind w:left="1125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35B23A1D"/>
    <w:multiLevelType w:val="hybridMultilevel"/>
    <w:tmpl w:val="7944A1D6"/>
    <w:lvl w:ilvl="0" w:tplc="841210C4">
      <w:start w:val="134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659A1325"/>
    <w:multiLevelType w:val="hybridMultilevel"/>
    <w:tmpl w:val="756ACC9E"/>
    <w:lvl w:ilvl="0" w:tplc="57A4B5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12795"/>
    <w:multiLevelType w:val="hybridMultilevel"/>
    <w:tmpl w:val="51C8D460"/>
    <w:lvl w:ilvl="0" w:tplc="10D874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E85F9E">
      <w:start w:val="1344"/>
      <w:numFmt w:val="bullet"/>
      <w:lvlText w:val="-"/>
      <w:lvlJc w:val="left"/>
      <w:pPr>
        <w:ind w:left="5040" w:hanging="360"/>
      </w:pPr>
      <w:rPr>
        <w:rFonts w:ascii="Arial" w:eastAsia="Times New Roman" w:hAnsi="Arial" w:cs="Arial" w:hint="default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F22A1D"/>
    <w:multiLevelType w:val="hybridMultilevel"/>
    <w:tmpl w:val="40B01314"/>
    <w:lvl w:ilvl="0" w:tplc="4C468D6E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023944938">
    <w:abstractNumId w:val="3"/>
  </w:num>
  <w:num w:numId="2" w16cid:durableId="1292051163">
    <w:abstractNumId w:val="5"/>
  </w:num>
  <w:num w:numId="3" w16cid:durableId="1140272591">
    <w:abstractNumId w:val="2"/>
  </w:num>
  <w:num w:numId="4" w16cid:durableId="2056004347">
    <w:abstractNumId w:val="1"/>
  </w:num>
  <w:num w:numId="5" w16cid:durableId="1916207158">
    <w:abstractNumId w:val="6"/>
  </w:num>
  <w:num w:numId="6" w16cid:durableId="745153153">
    <w:abstractNumId w:val="4"/>
  </w:num>
  <w:num w:numId="7" w16cid:durableId="2033417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A73"/>
    <w:rsid w:val="00005605"/>
    <w:rsid w:val="00064C67"/>
    <w:rsid w:val="00074005"/>
    <w:rsid w:val="0007507F"/>
    <w:rsid w:val="000C4E4B"/>
    <w:rsid w:val="001038EA"/>
    <w:rsid w:val="00147B88"/>
    <w:rsid w:val="001521AF"/>
    <w:rsid w:val="001721AC"/>
    <w:rsid w:val="00187DFC"/>
    <w:rsid w:val="002075F6"/>
    <w:rsid w:val="0028570B"/>
    <w:rsid w:val="0031489E"/>
    <w:rsid w:val="003308F6"/>
    <w:rsid w:val="00360958"/>
    <w:rsid w:val="003A1E1B"/>
    <w:rsid w:val="003C6C66"/>
    <w:rsid w:val="003E3398"/>
    <w:rsid w:val="003F3B41"/>
    <w:rsid w:val="004133AB"/>
    <w:rsid w:val="00417134"/>
    <w:rsid w:val="00433725"/>
    <w:rsid w:val="00445B69"/>
    <w:rsid w:val="00462DB4"/>
    <w:rsid w:val="00503A73"/>
    <w:rsid w:val="005119B2"/>
    <w:rsid w:val="00582628"/>
    <w:rsid w:val="005D108C"/>
    <w:rsid w:val="005F1170"/>
    <w:rsid w:val="006132B6"/>
    <w:rsid w:val="0062642A"/>
    <w:rsid w:val="00642D55"/>
    <w:rsid w:val="00644C1A"/>
    <w:rsid w:val="00672280"/>
    <w:rsid w:val="006830A3"/>
    <w:rsid w:val="0069557B"/>
    <w:rsid w:val="006C3374"/>
    <w:rsid w:val="006F5F82"/>
    <w:rsid w:val="00707DCB"/>
    <w:rsid w:val="00721847"/>
    <w:rsid w:val="00743289"/>
    <w:rsid w:val="007D619E"/>
    <w:rsid w:val="00805BCC"/>
    <w:rsid w:val="008276DF"/>
    <w:rsid w:val="0083650B"/>
    <w:rsid w:val="008641C8"/>
    <w:rsid w:val="00866458"/>
    <w:rsid w:val="00867CC4"/>
    <w:rsid w:val="00875264"/>
    <w:rsid w:val="00877CEC"/>
    <w:rsid w:val="008A6566"/>
    <w:rsid w:val="009265DF"/>
    <w:rsid w:val="00946A17"/>
    <w:rsid w:val="00992784"/>
    <w:rsid w:val="009A140F"/>
    <w:rsid w:val="009C6147"/>
    <w:rsid w:val="009C76DE"/>
    <w:rsid w:val="009E7839"/>
    <w:rsid w:val="009F7F8F"/>
    <w:rsid w:val="00A03A19"/>
    <w:rsid w:val="00A44AE3"/>
    <w:rsid w:val="00A57580"/>
    <w:rsid w:val="00A7062B"/>
    <w:rsid w:val="00A96606"/>
    <w:rsid w:val="00AD5075"/>
    <w:rsid w:val="00B21B38"/>
    <w:rsid w:val="00BC56F8"/>
    <w:rsid w:val="00BD3CD3"/>
    <w:rsid w:val="00BE1922"/>
    <w:rsid w:val="00BF53AD"/>
    <w:rsid w:val="00C238A2"/>
    <w:rsid w:val="00C37D9A"/>
    <w:rsid w:val="00CB2A23"/>
    <w:rsid w:val="00CE579E"/>
    <w:rsid w:val="00D16254"/>
    <w:rsid w:val="00D60AFA"/>
    <w:rsid w:val="00D81F81"/>
    <w:rsid w:val="00D928E2"/>
    <w:rsid w:val="00DA184E"/>
    <w:rsid w:val="00DA3C68"/>
    <w:rsid w:val="00DA6827"/>
    <w:rsid w:val="00DB582B"/>
    <w:rsid w:val="00DC2565"/>
    <w:rsid w:val="00DD4625"/>
    <w:rsid w:val="00DD728A"/>
    <w:rsid w:val="00DF1241"/>
    <w:rsid w:val="00DF5859"/>
    <w:rsid w:val="00EA788E"/>
    <w:rsid w:val="00EC1A8F"/>
    <w:rsid w:val="00ED4E1A"/>
    <w:rsid w:val="00F241C7"/>
    <w:rsid w:val="00F64B40"/>
    <w:rsid w:val="00FA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659F9"/>
  <w15:docId w15:val="{6A0BDC39-15DB-441D-848F-2D601FDE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A7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ekstbalonia">
    <w:name w:val="Balloon Text"/>
    <w:basedOn w:val="Normal"/>
    <w:link w:val="TekstbaloniaChar"/>
    <w:rsid w:val="008A65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A656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05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isnik\Desktop\memo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34</TotalTime>
  <Pages>7</Pages>
  <Words>2996</Words>
  <Characters>17080</Characters>
  <Application>Microsoft Office Word</Application>
  <DocSecurity>0</DocSecurity>
  <Lines>142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20036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creator>Windows korisnik</dc:creator>
  <cp:lastModifiedBy>Windows korisnik</cp:lastModifiedBy>
  <cp:revision>2</cp:revision>
  <cp:lastPrinted>2016-09-19T12:15:00Z</cp:lastPrinted>
  <dcterms:created xsi:type="dcterms:W3CDTF">2022-11-29T10:13:00Z</dcterms:created>
  <dcterms:modified xsi:type="dcterms:W3CDTF">2022-11-29T10:48:00Z</dcterms:modified>
</cp:coreProperties>
</file>